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0BB0" w14:textId="0200B8C7" w:rsidR="005A6376" w:rsidRPr="00E240AF" w:rsidRDefault="00B46F23" w:rsidP="008432E2">
      <w:pPr>
        <w:pStyle w:val="a3"/>
        <w:spacing w:line="240" w:lineRule="auto"/>
        <w:jc w:val="center"/>
        <w:rPr>
          <w:rFonts w:ascii="ＭＳ 明朝" w:hAnsi="ＭＳ 明朝"/>
          <w:sz w:val="24"/>
          <w:szCs w:val="24"/>
        </w:rPr>
      </w:pPr>
      <w:r>
        <w:rPr>
          <w:rFonts w:ascii="ＭＳ 明朝" w:hAnsi="ＭＳ 明朝" w:hint="eastAsia"/>
          <w:sz w:val="24"/>
          <w:szCs w:val="24"/>
        </w:rPr>
        <w:t>県有</w:t>
      </w:r>
      <w:r w:rsidR="005A6376" w:rsidRPr="00D730E5">
        <w:rPr>
          <w:rFonts w:ascii="ＭＳ 明朝" w:hAnsi="ＭＳ 明朝" w:hint="eastAsia"/>
          <w:sz w:val="24"/>
          <w:szCs w:val="24"/>
        </w:rPr>
        <w:t>物品</w:t>
      </w:r>
      <w:r w:rsidR="00E240AF">
        <w:rPr>
          <w:rFonts w:ascii="ＭＳ 明朝" w:hAnsi="ＭＳ 明朝" w:hint="eastAsia"/>
          <w:sz w:val="24"/>
          <w:szCs w:val="24"/>
        </w:rPr>
        <w:t>（</w:t>
      </w:r>
      <w:r w:rsidR="009E5F52">
        <w:rPr>
          <w:rFonts w:ascii="ＭＳ 明朝" w:hAnsi="ＭＳ 明朝" w:hint="eastAsia"/>
          <w:sz w:val="24"/>
          <w:szCs w:val="24"/>
        </w:rPr>
        <w:t>会議椅子</w:t>
      </w:r>
      <w:r>
        <w:rPr>
          <w:rFonts w:ascii="ＭＳ 明朝" w:hAnsi="ＭＳ 明朝" w:hint="eastAsia"/>
          <w:sz w:val="24"/>
          <w:szCs w:val="24"/>
        </w:rPr>
        <w:t>）</w:t>
      </w:r>
      <w:r w:rsidR="005A6376" w:rsidRPr="00D730E5">
        <w:rPr>
          <w:rFonts w:ascii="ＭＳ 明朝" w:hAnsi="ＭＳ 明朝" w:hint="eastAsia"/>
          <w:sz w:val="24"/>
          <w:szCs w:val="24"/>
        </w:rPr>
        <w:t>の売買契約書</w:t>
      </w:r>
      <w:r w:rsidR="00115A55">
        <w:rPr>
          <w:rFonts w:ascii="ＭＳ 明朝" w:hAnsi="ＭＳ 明朝" w:hint="eastAsia"/>
          <w:sz w:val="24"/>
          <w:szCs w:val="24"/>
        </w:rPr>
        <w:t>（案）</w:t>
      </w:r>
    </w:p>
    <w:p w14:paraId="243F1840" w14:textId="77777777" w:rsidR="00D455D5" w:rsidRDefault="00D455D5" w:rsidP="00D455D5">
      <w:pPr>
        <w:jc w:val="center"/>
        <w:rPr>
          <w:rFonts w:cs="ＭＳ 明朝"/>
          <w:kern w:val="0"/>
          <w:sz w:val="20"/>
          <w:szCs w:val="20"/>
        </w:rPr>
      </w:pPr>
    </w:p>
    <w:p w14:paraId="2392181C" w14:textId="77777777" w:rsidR="00D455D5" w:rsidRPr="00D455D5" w:rsidRDefault="00D455D5" w:rsidP="00D455D5">
      <w:pPr>
        <w:jc w:val="center"/>
        <w:rPr>
          <w:rFonts w:ascii="ＭＳ ゴシック" w:eastAsia="ＭＳ ゴシック" w:hAnsi="ＭＳ ゴシック"/>
          <w:sz w:val="24"/>
        </w:rPr>
      </w:pPr>
    </w:p>
    <w:p w14:paraId="36B3BA59" w14:textId="77777777" w:rsidR="00D455D5" w:rsidRPr="00D455D5" w:rsidRDefault="00D455D5" w:rsidP="00D455D5">
      <w:pPr>
        <w:rPr>
          <w:rFonts w:ascii="ＭＳ 明朝"/>
          <w:szCs w:val="21"/>
        </w:rPr>
      </w:pPr>
    </w:p>
    <w:p w14:paraId="2800A972" w14:textId="77777777" w:rsidR="00D455D5" w:rsidRPr="00D455D5" w:rsidRDefault="00D455D5" w:rsidP="00D455D5">
      <w:pPr>
        <w:rPr>
          <w:rFonts w:ascii="ＭＳ 明朝"/>
          <w:szCs w:val="22"/>
        </w:rPr>
      </w:pPr>
      <w:r w:rsidRPr="00D455D5">
        <w:rPr>
          <w:rFonts w:ascii="ＭＳ 明朝" w:hAnsi="ＭＳ 明朝" w:hint="eastAsia"/>
          <w:szCs w:val="22"/>
        </w:rPr>
        <w:t xml:space="preserve">　滋賀県知事　三日月　大造　（以下「甲」という。）と</w:t>
      </w:r>
      <w:r w:rsidRPr="00D455D5">
        <w:rPr>
          <w:rFonts w:ascii="ＭＳ 明朝" w:hAnsi="ＭＳ 明朝" w:hint="eastAsia"/>
          <w:szCs w:val="22"/>
          <w:u w:val="single"/>
        </w:rPr>
        <w:t xml:space="preserve">　　　　　　　　　　</w:t>
      </w:r>
      <w:r w:rsidRPr="00D455D5">
        <w:rPr>
          <w:rFonts w:ascii="ＭＳ 明朝" w:hAnsi="ＭＳ 明朝" w:hint="eastAsia"/>
          <w:szCs w:val="22"/>
        </w:rPr>
        <w:t>（以下「乙」という。）とは、　次の条項により県有物品の売買契約を締結する。</w:t>
      </w:r>
    </w:p>
    <w:p w14:paraId="3C714E56" w14:textId="77777777" w:rsidR="00D455D5" w:rsidRPr="00D455D5" w:rsidRDefault="00D455D5" w:rsidP="00D455D5">
      <w:pPr>
        <w:rPr>
          <w:rFonts w:ascii="ＭＳ 明朝"/>
          <w:szCs w:val="22"/>
        </w:rPr>
      </w:pPr>
    </w:p>
    <w:p w14:paraId="61D6FD80" w14:textId="77777777" w:rsidR="00D455D5" w:rsidRPr="00D455D5" w:rsidRDefault="00D455D5" w:rsidP="00D455D5">
      <w:pPr>
        <w:rPr>
          <w:rFonts w:ascii="ＭＳ 明朝"/>
          <w:szCs w:val="22"/>
        </w:rPr>
      </w:pPr>
      <w:r w:rsidRPr="00D455D5">
        <w:rPr>
          <w:rFonts w:ascii="ＭＳ 明朝" w:hAnsi="ＭＳ 明朝" w:hint="eastAsia"/>
          <w:szCs w:val="22"/>
        </w:rPr>
        <w:t>（信義誠実の義務）</w:t>
      </w:r>
    </w:p>
    <w:p w14:paraId="0FC8038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第１条　甲および乙は、信義を重んじ、誠実にこの契約を履行しなければならない。</w:t>
      </w:r>
    </w:p>
    <w:p w14:paraId="073CE8DB" w14:textId="77777777" w:rsidR="00D455D5" w:rsidRPr="00D455D5" w:rsidRDefault="00D455D5" w:rsidP="00D455D5">
      <w:pPr>
        <w:ind w:left="210" w:hangingChars="100" w:hanging="210"/>
        <w:rPr>
          <w:rFonts w:ascii="ＭＳ 明朝"/>
          <w:szCs w:val="22"/>
        </w:rPr>
      </w:pPr>
    </w:p>
    <w:p w14:paraId="46BDC89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w:t>
      </w:r>
    </w:p>
    <w:p w14:paraId="79C60B92" w14:textId="11AE41BD"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第２条　甲は、</w:t>
      </w:r>
      <w:r>
        <w:rPr>
          <w:rFonts w:ascii="ＭＳ 明朝" w:hAnsi="ＭＳ 明朝" w:hint="eastAsia"/>
        </w:rPr>
        <w:t>別添「</w:t>
      </w:r>
      <w:r w:rsidR="00E240AF">
        <w:rPr>
          <w:rFonts w:ascii="ＭＳ 明朝" w:hAnsi="ＭＳ 明朝" w:hint="eastAsia"/>
        </w:rPr>
        <w:t>県有物品（</w:t>
      </w:r>
      <w:r w:rsidR="009E5F52">
        <w:rPr>
          <w:rFonts w:ascii="ＭＳ 明朝" w:hAnsi="ＭＳ 明朝" w:hint="eastAsia"/>
        </w:rPr>
        <w:t>会議椅子</w:t>
      </w:r>
      <w:r w:rsidR="00D75220">
        <w:rPr>
          <w:rFonts w:ascii="ＭＳ 明朝" w:hAnsi="ＭＳ 明朝" w:hint="eastAsia"/>
        </w:rPr>
        <w:t>）売却</w:t>
      </w:r>
      <w:r w:rsidRPr="00B46F23">
        <w:rPr>
          <w:rFonts w:ascii="ＭＳ 明朝" w:hAnsi="ＭＳ 明朝" w:hint="eastAsia"/>
        </w:rPr>
        <w:t>仕様書</w:t>
      </w:r>
      <w:r>
        <w:rPr>
          <w:rFonts w:ascii="ＭＳ 明朝" w:hAnsi="ＭＳ 明朝" w:hint="eastAsia"/>
        </w:rPr>
        <w:t>」の</w:t>
      </w:r>
      <w:r w:rsidR="009A4806">
        <w:rPr>
          <w:rFonts w:ascii="ＭＳ 明朝" w:hAnsi="ＭＳ 明朝" w:hint="eastAsia"/>
        </w:rPr>
        <w:t xml:space="preserve">１ </w:t>
      </w:r>
      <w:r>
        <w:rPr>
          <w:rFonts w:ascii="ＭＳ 明朝" w:hAnsi="ＭＳ 明朝" w:hint="eastAsia"/>
        </w:rPr>
        <w:t>売買物品に記載の物品（以下売買物品という。）</w:t>
      </w:r>
      <w:r w:rsidRPr="00D455D5">
        <w:rPr>
          <w:rFonts w:ascii="ＭＳ 明朝" w:hAnsi="ＭＳ 明朝" w:hint="eastAsia"/>
          <w:szCs w:val="22"/>
        </w:rPr>
        <w:t>を乙に売り渡し、乙はこれを買い受けるものとする。</w:t>
      </w:r>
    </w:p>
    <w:p w14:paraId="3DB6C664" w14:textId="77777777" w:rsidR="00D455D5" w:rsidRPr="00D455D5" w:rsidRDefault="00D455D5" w:rsidP="00D455D5">
      <w:pPr>
        <w:ind w:left="210" w:hangingChars="100" w:hanging="210"/>
        <w:rPr>
          <w:rFonts w:ascii="ＭＳ 明朝"/>
          <w:szCs w:val="22"/>
        </w:rPr>
      </w:pPr>
    </w:p>
    <w:p w14:paraId="27E5C8F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w:t>
      </w:r>
    </w:p>
    <w:p w14:paraId="355B6F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第３条　売買物品の売買代金は、金</w:t>
      </w:r>
      <w:r w:rsidRPr="00D455D5">
        <w:rPr>
          <w:rFonts w:ascii="ＭＳ 明朝" w:hAnsi="ＭＳ 明朝" w:hint="eastAsia"/>
          <w:szCs w:val="22"/>
          <w:u w:val="single"/>
        </w:rPr>
        <w:t xml:space="preserve">　　　　　　　　　</w:t>
      </w:r>
      <w:r w:rsidRPr="00D455D5">
        <w:rPr>
          <w:rFonts w:ascii="ＭＳ 明朝" w:hAnsi="ＭＳ 明朝" w:hint="eastAsia"/>
          <w:szCs w:val="22"/>
        </w:rPr>
        <w:t>円とする。</w:t>
      </w:r>
    </w:p>
    <w:p w14:paraId="0FBECAA4" w14:textId="77777777" w:rsidR="00D455D5" w:rsidRPr="00D455D5" w:rsidRDefault="00D455D5" w:rsidP="00D455D5">
      <w:pPr>
        <w:ind w:left="210" w:hangingChars="100" w:hanging="210"/>
        <w:rPr>
          <w:rFonts w:ascii="ＭＳ 明朝"/>
          <w:szCs w:val="22"/>
        </w:rPr>
      </w:pPr>
    </w:p>
    <w:p w14:paraId="2570B56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（契約保証金）</w:t>
      </w:r>
    </w:p>
    <w:p w14:paraId="6FEC9A6B" w14:textId="77777777" w:rsid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第４条　契約保証金は、</w:t>
      </w:r>
      <w:r>
        <w:rPr>
          <w:rFonts w:ascii="ＭＳ 明朝" w:hAnsi="ＭＳ 明朝" w:hint="eastAsia"/>
          <w:szCs w:val="22"/>
        </w:rPr>
        <w:t>免除する。</w:t>
      </w:r>
    </w:p>
    <w:p w14:paraId="62ECDED3" w14:textId="77777777" w:rsidR="00D455D5" w:rsidRPr="00D455D5" w:rsidRDefault="00D455D5" w:rsidP="00D455D5">
      <w:pPr>
        <w:ind w:left="210" w:hangingChars="100" w:hanging="210"/>
        <w:rPr>
          <w:rFonts w:ascii="ＭＳ 明朝"/>
          <w:szCs w:val="22"/>
        </w:rPr>
      </w:pPr>
    </w:p>
    <w:p w14:paraId="342D2A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（売買代金の納付）</w:t>
      </w:r>
    </w:p>
    <w:p w14:paraId="43C384C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第５条　乙は、第３条に定める売買代金を、甲が発行する納入通知書により、甲が指定する期限までに甲に支払わなければならない。</w:t>
      </w:r>
    </w:p>
    <w:p w14:paraId="3EC8B24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乙は、前項に規定する納付期限までに売買代金を完納しなかったときは、当該期限の翌日から未</w:t>
      </w:r>
      <w:r>
        <w:rPr>
          <w:rFonts w:ascii="ＭＳ 明朝" w:hAnsi="ＭＳ 明朝" w:hint="eastAsia"/>
          <w:szCs w:val="22"/>
        </w:rPr>
        <w:t>支払金額を納付するまでの期間の日数に応じ、当該未支払金額に年</w:t>
      </w:r>
      <w:r w:rsidR="00F639A2">
        <w:rPr>
          <w:rFonts w:ascii="ＭＳ 明朝" w:hAnsi="ＭＳ 明朝" w:hint="eastAsia"/>
          <w:szCs w:val="22"/>
        </w:rPr>
        <w:t>10</w:t>
      </w:r>
      <w:r>
        <w:rPr>
          <w:rFonts w:ascii="ＭＳ 明朝" w:hAnsi="ＭＳ 明朝" w:hint="eastAsia"/>
          <w:szCs w:val="22"/>
        </w:rPr>
        <w:t>.</w:t>
      </w:r>
      <w:r w:rsidR="00F639A2">
        <w:rPr>
          <w:rFonts w:ascii="ＭＳ 明朝" w:hAnsi="ＭＳ 明朝" w:hint="eastAsia"/>
          <w:szCs w:val="22"/>
        </w:rPr>
        <w:t>7</w:t>
      </w:r>
      <w:r>
        <w:rPr>
          <w:rFonts w:ascii="ＭＳ 明朝" w:hAnsi="ＭＳ 明朝" w:hint="eastAsia"/>
          <w:szCs w:val="22"/>
        </w:rPr>
        <w:t>5</w:t>
      </w:r>
      <w:r w:rsidRPr="00D455D5">
        <w:rPr>
          <w:rFonts w:ascii="ＭＳ 明朝" w:hAnsi="ＭＳ 明朝" w:hint="eastAsia"/>
          <w:szCs w:val="22"/>
        </w:rPr>
        <w:t>パーセントの割合を乗じて得た金額を遅延損害金として、甲の発行する納付書により、甲が指定する期限までに甲に支払わなければならない。</w:t>
      </w:r>
    </w:p>
    <w:p w14:paraId="346D648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３　前条第１項に定める契約保証金は、乙が前二項に定める金額を完納した後、乙に返還するものとする。</w:t>
      </w:r>
    </w:p>
    <w:p w14:paraId="63B5809A" w14:textId="77777777" w:rsidR="00D455D5" w:rsidRPr="00D455D5" w:rsidRDefault="00D455D5" w:rsidP="00D455D5">
      <w:pPr>
        <w:ind w:left="210" w:hangingChars="100" w:hanging="210"/>
        <w:rPr>
          <w:rFonts w:ascii="ＭＳ 明朝"/>
          <w:szCs w:val="22"/>
        </w:rPr>
      </w:pPr>
    </w:p>
    <w:p w14:paraId="451388A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（所有権の移転およびその時期）</w:t>
      </w:r>
    </w:p>
    <w:p w14:paraId="196F7B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第６条　売買物品の所有権は、乙が売買代金（第５条第２項の遅延損害金があるときはこれを含む。以下同じ。）の支払いを完了したときに、甲から乙に移転するものとする。</w:t>
      </w:r>
    </w:p>
    <w:p w14:paraId="64D8A370" w14:textId="77777777" w:rsidR="00D455D5" w:rsidRPr="00D455D5" w:rsidRDefault="00D455D5" w:rsidP="00D455D5">
      <w:pPr>
        <w:ind w:left="210" w:hangingChars="100" w:hanging="210"/>
        <w:rPr>
          <w:rFonts w:ascii="ＭＳ 明朝"/>
          <w:szCs w:val="22"/>
        </w:rPr>
      </w:pPr>
    </w:p>
    <w:p w14:paraId="6602E15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（売買物品の引渡し）</w:t>
      </w:r>
    </w:p>
    <w:p w14:paraId="178AD445" w14:textId="77777777" w:rsidR="00D455D5" w:rsidRPr="00D455D5" w:rsidRDefault="00D455D5" w:rsidP="00D455D5">
      <w:pPr>
        <w:ind w:left="210" w:hangingChars="100" w:hanging="210"/>
        <w:rPr>
          <w:rFonts w:ascii="ＭＳ 明朝"/>
          <w:szCs w:val="22"/>
        </w:rPr>
      </w:pPr>
      <w:r>
        <w:rPr>
          <w:rFonts w:ascii="ＭＳ 明朝" w:hAnsi="ＭＳ 明朝" w:hint="eastAsia"/>
          <w:szCs w:val="22"/>
        </w:rPr>
        <w:t>第７条　甲は、売買物品の所有権が乙に移転した日から30</w:t>
      </w:r>
      <w:r w:rsidRPr="00D455D5">
        <w:rPr>
          <w:rFonts w:ascii="ＭＳ 明朝" w:hAnsi="ＭＳ 明朝" w:hint="eastAsia"/>
          <w:szCs w:val="22"/>
        </w:rPr>
        <w:t>日以内で甲乙両者が定める日に、売買物品をその保管場所において現状有姿のまま乙に引き渡すものとし、乙は直ちに当該物品の受領書を甲に提出するものとする。</w:t>
      </w:r>
    </w:p>
    <w:p w14:paraId="43FE078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乙は、売買物品の引受け、運搬および登録変更等の手続きについて、関係法令を遵守するとともに甲の指示に従い行うものとし、当該手続きに係る一切の費用は、乙が負担するものとする。</w:t>
      </w:r>
    </w:p>
    <w:p w14:paraId="03728854" w14:textId="77777777" w:rsidR="00D455D5" w:rsidRPr="00D455D5" w:rsidRDefault="00D455D5" w:rsidP="00D455D5">
      <w:pPr>
        <w:ind w:left="210" w:hangingChars="100" w:hanging="210"/>
        <w:rPr>
          <w:rFonts w:ascii="ＭＳ 明朝"/>
          <w:szCs w:val="22"/>
        </w:rPr>
      </w:pPr>
    </w:p>
    <w:p w14:paraId="5BE4B54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（危険負担）</w:t>
      </w:r>
    </w:p>
    <w:p w14:paraId="700BA941"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第８条　この契約締結の日から売買物品の引渡しの日までの間において、乙の責めに帰することのできない事由により、売買物品に滅失、毀損等の損害を生じたときは、その損害は甲が負担するものとする。</w:t>
      </w:r>
    </w:p>
    <w:p w14:paraId="0A69067F" w14:textId="77777777" w:rsidR="00D455D5" w:rsidRPr="00D455D5" w:rsidRDefault="00D455D5" w:rsidP="00D455D5">
      <w:pPr>
        <w:ind w:left="210" w:hangingChars="100" w:hanging="210"/>
        <w:rPr>
          <w:rFonts w:ascii="ＭＳ 明朝"/>
          <w:szCs w:val="22"/>
        </w:rPr>
      </w:pPr>
      <w:r w:rsidRPr="00D455D5">
        <w:rPr>
          <w:rFonts w:ascii="ＭＳ 明朝" w:hint="eastAsia"/>
          <w:szCs w:val="22"/>
        </w:rPr>
        <w:t>２　引渡しの日以降において、甲の責めに帰すことのできない事由により、売買物品に滅失、毀損等の損害を生じたときは、その損害は乙が負担するものとする。</w:t>
      </w:r>
    </w:p>
    <w:p w14:paraId="7A2AEE8E" w14:textId="77777777" w:rsidR="00D455D5" w:rsidRPr="00D455D5" w:rsidRDefault="00D455D5" w:rsidP="00D455D5">
      <w:pPr>
        <w:ind w:left="210" w:hangingChars="100" w:hanging="210"/>
        <w:rPr>
          <w:rFonts w:ascii="ＭＳ 明朝"/>
          <w:szCs w:val="22"/>
        </w:rPr>
      </w:pPr>
    </w:p>
    <w:p w14:paraId="5C0EB52C" w14:textId="77777777" w:rsidR="00D455D5" w:rsidRPr="00D455D5" w:rsidRDefault="00D455D5" w:rsidP="00D455D5">
      <w:pPr>
        <w:rPr>
          <w:rFonts w:ascii="ＭＳ 明朝"/>
          <w:szCs w:val="22"/>
        </w:rPr>
      </w:pPr>
      <w:r w:rsidRPr="00D455D5">
        <w:rPr>
          <w:rFonts w:ascii="ＭＳ 明朝" w:hAnsi="ＭＳ 明朝" w:hint="eastAsia"/>
          <w:szCs w:val="22"/>
        </w:rPr>
        <w:t>（契約不適合責任）</w:t>
      </w:r>
    </w:p>
    <w:p w14:paraId="3B492EE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第９条　第７条により引渡された売買物品が種類、品質または数量に関して契約の内容に適合しないものであるときは、乙は甲に対し、当該物品の修補、代替物の引渡しまたは不足分の引渡しによる履行の追完を請求することができる。</w:t>
      </w:r>
    </w:p>
    <w:p w14:paraId="019A210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２　前項に規定する場合において、乙が相当の期間を定めて履行の追完の催告をし、その期間内に履行の追完がないときは、乙は、その不適合の程度に応じて代金の減額を請求することができる。</w:t>
      </w:r>
    </w:p>
    <w:p w14:paraId="10F2B93B"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３　前２項の規定は、乙の損害賠償の請求および解除権の行使を妨げない。</w:t>
      </w:r>
    </w:p>
    <w:p w14:paraId="4AB8C72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４　甲が種類または品質に関して契約の内容に適合しない物品を乙に引渡した場合において、乙がその不適合を知ったときから１年以内にその旨を甲に通知しないときは、乙は、その不適合を理由として、履行の追完の請求、代金の減額の請求、損害賠償の請求および契約の解除をすることができない。ただし、甲が引渡しのときにその不適合を知り、または重大な過失によって知らなかったときは、この限りでない。</w:t>
      </w:r>
    </w:p>
    <w:p w14:paraId="2DBDFE46" w14:textId="77777777" w:rsidR="00D455D5" w:rsidRPr="00D455D5" w:rsidRDefault="00D455D5" w:rsidP="00D455D5">
      <w:pPr>
        <w:ind w:left="210" w:hangingChars="100" w:hanging="210"/>
        <w:rPr>
          <w:rFonts w:ascii="ＭＳ 明朝"/>
          <w:szCs w:val="22"/>
        </w:rPr>
      </w:pPr>
    </w:p>
    <w:p w14:paraId="6CD09B65" w14:textId="77777777" w:rsidR="00D455D5" w:rsidRPr="00D455D5" w:rsidRDefault="00D455D5" w:rsidP="00D455D5">
      <w:pPr>
        <w:ind w:left="210" w:hangingChars="100" w:hanging="210"/>
        <w:rPr>
          <w:rFonts w:ascii="ＭＳ 明朝"/>
          <w:szCs w:val="22"/>
        </w:rPr>
      </w:pPr>
      <w:r w:rsidRPr="00D455D5">
        <w:rPr>
          <w:rFonts w:ascii="ＭＳ 明朝" w:hint="eastAsia"/>
          <w:szCs w:val="22"/>
        </w:rPr>
        <w:t>（誓約書の提出）</w:t>
      </w:r>
    </w:p>
    <w:p w14:paraId="19E654F9" w14:textId="77777777" w:rsidR="00D455D5" w:rsidRPr="00D455D5" w:rsidRDefault="00D455D5" w:rsidP="00D455D5">
      <w:pPr>
        <w:ind w:left="210" w:hangingChars="100" w:hanging="210"/>
        <w:rPr>
          <w:rFonts w:ascii="ＭＳ 明朝"/>
          <w:szCs w:val="22"/>
        </w:rPr>
      </w:pPr>
      <w:r w:rsidRPr="00D455D5">
        <w:rPr>
          <w:rFonts w:ascii="ＭＳ 明朝" w:hint="eastAsia"/>
          <w:szCs w:val="22"/>
        </w:rPr>
        <w:t>第</w:t>
      </w:r>
      <w:r w:rsidRPr="00D455D5">
        <w:rPr>
          <w:rFonts w:ascii="ＭＳ 明朝"/>
          <w:szCs w:val="22"/>
        </w:rPr>
        <w:t>10</w:t>
      </w:r>
      <w:r w:rsidRPr="00D455D5">
        <w:rPr>
          <w:rFonts w:ascii="ＭＳ 明朝" w:hint="eastAsia"/>
          <w:szCs w:val="22"/>
        </w:rPr>
        <w:t>条　乙は、滋賀県暴力団排除条例（平成</w:t>
      </w:r>
      <w:r w:rsidRPr="00D455D5">
        <w:rPr>
          <w:rFonts w:ascii="ＭＳ 明朝"/>
          <w:szCs w:val="22"/>
        </w:rPr>
        <w:t>23</w:t>
      </w:r>
      <w:r w:rsidRPr="00D455D5">
        <w:rPr>
          <w:rFonts w:ascii="ＭＳ 明朝" w:hint="eastAsia"/>
          <w:szCs w:val="22"/>
        </w:rPr>
        <w:t>年滋賀県条例第</w:t>
      </w:r>
      <w:r w:rsidRPr="00D455D5">
        <w:rPr>
          <w:rFonts w:ascii="ＭＳ 明朝"/>
          <w:szCs w:val="22"/>
        </w:rPr>
        <w:t>13</w:t>
      </w:r>
      <w:r w:rsidRPr="00D455D5">
        <w:rPr>
          <w:rFonts w:ascii="ＭＳ 明朝" w:hint="eastAsia"/>
          <w:szCs w:val="22"/>
        </w:rPr>
        <w:t>号）の趣旨にのっとり、暴力団等に該当しないことを表明・確約するため、別紙「誓約書」を契約締結時に甲に提出するものとする。</w:t>
      </w:r>
    </w:p>
    <w:p w14:paraId="3456A1DC" w14:textId="77777777" w:rsidR="00D455D5" w:rsidRPr="00D455D5" w:rsidRDefault="00D455D5" w:rsidP="00D455D5">
      <w:pPr>
        <w:ind w:left="210" w:hangingChars="100" w:hanging="210"/>
        <w:rPr>
          <w:rFonts w:ascii="ＭＳ 明朝"/>
          <w:szCs w:val="22"/>
        </w:rPr>
      </w:pPr>
    </w:p>
    <w:p w14:paraId="7A8C40B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（契約の解除）</w:t>
      </w:r>
    </w:p>
    <w:p w14:paraId="719CD8B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11</w:t>
      </w:r>
      <w:r w:rsidRPr="00D455D5">
        <w:rPr>
          <w:rFonts w:ascii="ＭＳ 明朝" w:hAnsi="ＭＳ 明朝" w:hint="eastAsia"/>
          <w:szCs w:val="22"/>
        </w:rPr>
        <w:t>条　甲は、次の各号のいずれかに該当するときは、直ちにこの契約を解除することができる。</w:t>
      </w:r>
    </w:p>
    <w:p w14:paraId="2932018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 xml:space="preserve">(1)  </w:t>
      </w:r>
      <w:r w:rsidRPr="00D455D5">
        <w:rPr>
          <w:rFonts w:ascii="ＭＳ 明朝" w:hAnsi="ＭＳ 明朝" w:hint="eastAsia"/>
          <w:szCs w:val="22"/>
        </w:rPr>
        <w:t>乙が、契約期間内または契約の履行期限後相当の期間内に契約を履行する見込みがないと認めるとき。</w:t>
      </w:r>
    </w:p>
    <w:p w14:paraId="7E70676F"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(2)　</w:t>
      </w:r>
      <w:r w:rsidRPr="00D455D5">
        <w:rPr>
          <w:rFonts w:hint="eastAsia"/>
          <w:szCs w:val="22"/>
        </w:rPr>
        <w:t xml:space="preserve"> </w:t>
      </w:r>
      <w:r w:rsidRPr="00D455D5">
        <w:rPr>
          <w:rFonts w:ascii="ＭＳ 明朝" w:hAnsi="ＭＳ 明朝" w:hint="eastAsia"/>
          <w:szCs w:val="22"/>
        </w:rPr>
        <w:t>乙が、正当な理由がなく着手期限が過ぎても着手しないとき。</w:t>
      </w:r>
    </w:p>
    <w:p w14:paraId="393D08A8"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(3) 乙が、正当な理由がなく地方自治法（昭和22年法律第67号）第234条の２第1項の規定による監督または検査の執行を妨げたとき。</w:t>
      </w:r>
    </w:p>
    <w:p w14:paraId="7581EE45"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(4) 乙が、建設業法（昭和24年法律第100号）の規定により、営業の停止を受け、また許可を取り消されたことについて通知を受けたとき。</w:t>
      </w:r>
    </w:p>
    <w:p w14:paraId="149EB3B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(5) 乙が本契約の入札等にあたり談合その他の不正行為をしたとき。</w:t>
      </w:r>
    </w:p>
    <w:p w14:paraId="27616DFD"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w:t>
      </w:r>
      <w:r w:rsidRPr="00D455D5">
        <w:rPr>
          <w:rFonts w:ascii="ＭＳ 明朝" w:hAnsi="ＭＳ 明朝" w:hint="eastAsia"/>
          <w:szCs w:val="22"/>
        </w:rPr>
        <w:t>6</w:t>
      </w:r>
      <w:r w:rsidRPr="00D455D5">
        <w:rPr>
          <w:rFonts w:ascii="ＭＳ 明朝" w:hAnsi="ＭＳ 明朝"/>
          <w:szCs w:val="22"/>
        </w:rPr>
        <w:t xml:space="preserve">) </w:t>
      </w:r>
      <w:r w:rsidRPr="00D455D5">
        <w:rPr>
          <w:rFonts w:ascii="ＭＳ 明朝" w:hAnsi="ＭＳ 明朝" w:hint="eastAsia"/>
          <w:szCs w:val="22"/>
        </w:rPr>
        <w:t xml:space="preserve">　乙、乙の役員等（乙の代表者もしくは役員またはこれらの者から県との取引上の一切の権限を委任された代理人をいう。）または乙の経営に実質的に関与している者が次のいずれかに該当するとき。</w:t>
      </w:r>
    </w:p>
    <w:p w14:paraId="5FC55C13"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ア　暴力団員による不当な行為の防止等に関する法律（平成３年法律第</w:t>
      </w:r>
      <w:r w:rsidRPr="00D455D5">
        <w:rPr>
          <w:rFonts w:ascii="ＭＳ 明朝" w:hAnsi="ＭＳ 明朝"/>
          <w:szCs w:val="22"/>
        </w:rPr>
        <w:t>77</w:t>
      </w:r>
      <w:r w:rsidRPr="00D455D5">
        <w:rPr>
          <w:rFonts w:ascii="ＭＳ 明朝" w:hAnsi="ＭＳ 明朝" w:hint="eastAsia"/>
          <w:szCs w:val="22"/>
        </w:rPr>
        <w:t>号。以下「暴対法」という。）第２条第２号に規定する暴力団（以下「暴力団」という。）であると認められるとき。</w:t>
      </w:r>
    </w:p>
    <w:p w14:paraId="316A2496"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イ　暴対法第２条第６号に規定する暴力団員（以下「暴力団員」という。）であると認められるとき。</w:t>
      </w:r>
    </w:p>
    <w:p w14:paraId="500A669B"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ウ　自己、自社もしくは第三者の不正の利益を図る目的または第三者に損害を与える目的をもって、暴力団または暴力団員を利用していると認められるとき。</w:t>
      </w:r>
    </w:p>
    <w:p w14:paraId="3A0F3987"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エ　暴力団または暴力団員に対して資金等を提供し、または便宜を供与するなど、直接的もしくは積極的に暴力団の維持、運営に協力し、または関与していると認められるとき。</w:t>
      </w:r>
    </w:p>
    <w:p w14:paraId="751EB52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オ　暴力団または暴力団員と社会的に非難されるべき関係を有していると認められるとき。</w:t>
      </w:r>
    </w:p>
    <w:p w14:paraId="3617789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　カ　アからオまでのいずれかに該当する者であることを知りながら、これを不当に利用するなどしていると認められるとき。</w:t>
      </w:r>
    </w:p>
    <w:p w14:paraId="3D7A55AE" w14:textId="77777777" w:rsidR="00D455D5" w:rsidRPr="00D455D5" w:rsidRDefault="00D455D5" w:rsidP="00D455D5">
      <w:pPr>
        <w:ind w:leftChars="100" w:left="630" w:hangingChars="200" w:hanging="420"/>
        <w:rPr>
          <w:rFonts w:ascii="ＭＳ 明朝"/>
          <w:szCs w:val="22"/>
        </w:rPr>
      </w:pPr>
      <w:r w:rsidRPr="00D455D5">
        <w:rPr>
          <w:rFonts w:ascii="ＭＳ 明朝" w:hint="eastAsia"/>
          <w:szCs w:val="22"/>
        </w:rPr>
        <w:t>(7) 前各号に掲げるもののほか、乙またはその代理人が、滋賀県財務規則または契約条項に違反したとき。</w:t>
      </w:r>
    </w:p>
    <w:p w14:paraId="1935D4B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乙は、談合その他入札不正行為により契約が解除されたときは、契約金額の100分の10に相</w:t>
      </w:r>
      <w:r w:rsidRPr="00D455D5">
        <w:rPr>
          <w:rFonts w:ascii="ＭＳ 明朝" w:hAnsi="ＭＳ 明朝" w:hint="eastAsia"/>
          <w:szCs w:val="22"/>
        </w:rPr>
        <w:lastRenderedPageBreak/>
        <w:t>当する額を違約金として甲の指定する期間内に甲に支払わなければならない。</w:t>
      </w:r>
    </w:p>
    <w:p w14:paraId="412E6EE2" w14:textId="77777777" w:rsidR="00D455D5" w:rsidRPr="00D455D5" w:rsidRDefault="00D455D5" w:rsidP="00D455D5">
      <w:pPr>
        <w:ind w:left="210" w:hangingChars="100" w:hanging="210"/>
        <w:rPr>
          <w:rFonts w:ascii="ＭＳ 明朝"/>
          <w:szCs w:val="22"/>
        </w:rPr>
      </w:pPr>
    </w:p>
    <w:p w14:paraId="2D60BE5A"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（原状回復義務）</w:t>
      </w:r>
    </w:p>
    <w:p w14:paraId="73734BE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12</w:t>
      </w:r>
      <w:r w:rsidRPr="00D455D5">
        <w:rPr>
          <w:rFonts w:ascii="ＭＳ 明朝" w:hAnsi="ＭＳ 明朝" w:hint="eastAsia"/>
          <w:szCs w:val="22"/>
        </w:rPr>
        <w:t>条　乙は、甲が前条第１項の規定により解除権を行使したときは、甲の指定する日までに、売買物品を原状に回復して返還しなければならない。ただし、甲が売買物品を原状に回復させることが適当でないと認めるときは、現状のまま返還することができる。</w:t>
      </w:r>
    </w:p>
    <w:p w14:paraId="2933A22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乙は、前項ただし書きの場合において、売買物品が滅失または損傷しているときは、契約解除時の時価により減損額に相当する金額を甲に支払わなければならない。</w:t>
      </w:r>
    </w:p>
    <w:p w14:paraId="3CE085B7" w14:textId="77777777" w:rsidR="00D455D5" w:rsidRPr="00D455D5" w:rsidRDefault="00D455D5" w:rsidP="00D455D5">
      <w:pPr>
        <w:ind w:left="210" w:hangingChars="100" w:hanging="210"/>
        <w:rPr>
          <w:rFonts w:ascii="ＭＳ 明朝"/>
          <w:szCs w:val="22"/>
        </w:rPr>
      </w:pPr>
    </w:p>
    <w:p w14:paraId="0C7685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（返還金等）</w:t>
      </w:r>
    </w:p>
    <w:p w14:paraId="39E335A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13</w:t>
      </w:r>
      <w:r w:rsidRPr="00D455D5">
        <w:rPr>
          <w:rFonts w:ascii="ＭＳ 明朝" w:hAnsi="ＭＳ 明朝" w:hint="eastAsia"/>
          <w:szCs w:val="22"/>
        </w:rPr>
        <w:t>条　甲は、第</w:t>
      </w:r>
      <w:r w:rsidRPr="00D455D5">
        <w:rPr>
          <w:rFonts w:ascii="ＭＳ 明朝" w:hAnsi="ＭＳ 明朝"/>
          <w:szCs w:val="22"/>
        </w:rPr>
        <w:t>11</w:t>
      </w:r>
      <w:r w:rsidRPr="00D455D5">
        <w:rPr>
          <w:rFonts w:ascii="ＭＳ 明朝" w:hAnsi="ＭＳ 明朝" w:hint="eastAsia"/>
          <w:szCs w:val="22"/>
        </w:rPr>
        <w:t>条第１項の規定により本契約を解除した場合は、収納済みの売買代金を乙に返還するものとする。だだし、当該返還金には利息を付さない。</w:t>
      </w:r>
    </w:p>
    <w:p w14:paraId="5C8D369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乙は、第</w:t>
      </w:r>
      <w:r w:rsidRPr="00D455D5">
        <w:rPr>
          <w:rFonts w:ascii="ＭＳ 明朝" w:hAnsi="ＭＳ 明朝"/>
          <w:szCs w:val="22"/>
        </w:rPr>
        <w:t>11</w:t>
      </w:r>
      <w:r w:rsidRPr="00D455D5">
        <w:rPr>
          <w:rFonts w:ascii="ＭＳ 明朝" w:hAnsi="ＭＳ 明朝" w:hint="eastAsia"/>
          <w:szCs w:val="22"/>
        </w:rPr>
        <w:t>条第１項の規定により本契約が解除された場合は、乙が売買物品に投じた改良費、修繕費その他の費用があっても、これを甲に請求することができない。</w:t>
      </w:r>
    </w:p>
    <w:p w14:paraId="3074BF56" w14:textId="77777777" w:rsidR="00D455D5" w:rsidRPr="00D455D5" w:rsidRDefault="00D455D5" w:rsidP="00D455D5">
      <w:pPr>
        <w:ind w:left="210" w:hangingChars="100" w:hanging="210"/>
        <w:rPr>
          <w:rFonts w:ascii="ＭＳ 明朝"/>
          <w:szCs w:val="22"/>
        </w:rPr>
      </w:pPr>
    </w:p>
    <w:p w14:paraId="09DD16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（損害賠償）</w:t>
      </w:r>
    </w:p>
    <w:p w14:paraId="01BD477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14</w:t>
      </w:r>
      <w:r w:rsidRPr="00D455D5">
        <w:rPr>
          <w:rFonts w:ascii="ＭＳ 明朝" w:hAnsi="ＭＳ 明朝" w:hint="eastAsia"/>
          <w:szCs w:val="22"/>
        </w:rPr>
        <w:t>条　乙は、この契約に定める義務を履行しないために甲に損害を与えたときは、その損害を賠償しなければならない。</w:t>
      </w:r>
    </w:p>
    <w:p w14:paraId="556B8A07" w14:textId="77777777" w:rsidR="00D455D5" w:rsidRPr="00D455D5" w:rsidRDefault="00D455D5" w:rsidP="00D455D5">
      <w:pPr>
        <w:ind w:left="210" w:hangingChars="100" w:hanging="210"/>
        <w:rPr>
          <w:rFonts w:ascii="ＭＳ 明朝"/>
          <w:szCs w:val="22"/>
        </w:rPr>
      </w:pPr>
    </w:p>
    <w:p w14:paraId="199B1AA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（返還金の相殺）</w:t>
      </w:r>
    </w:p>
    <w:p w14:paraId="6E5AE0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15</w:t>
      </w:r>
      <w:r w:rsidRPr="00D455D5">
        <w:rPr>
          <w:rFonts w:ascii="ＭＳ 明朝" w:hAnsi="ＭＳ 明朝" w:hint="eastAsia"/>
          <w:szCs w:val="22"/>
        </w:rPr>
        <w:t>条　甲は、第</w:t>
      </w:r>
      <w:r w:rsidRPr="00D455D5">
        <w:rPr>
          <w:rFonts w:ascii="ＭＳ 明朝" w:hAnsi="ＭＳ 明朝"/>
          <w:szCs w:val="22"/>
        </w:rPr>
        <w:t>13</w:t>
      </w:r>
      <w:r w:rsidRPr="00D455D5">
        <w:rPr>
          <w:rFonts w:ascii="ＭＳ 明朝" w:hAnsi="ＭＳ 明朝" w:hint="eastAsia"/>
          <w:szCs w:val="22"/>
        </w:rPr>
        <w:t>条第１項の規定により売買代金を返還する場合において、乙が第</w:t>
      </w:r>
      <w:r w:rsidRPr="00D455D5">
        <w:rPr>
          <w:rFonts w:ascii="ＭＳ 明朝" w:hAnsi="ＭＳ 明朝"/>
          <w:szCs w:val="22"/>
        </w:rPr>
        <w:t>12</w:t>
      </w:r>
      <w:r w:rsidRPr="00D455D5">
        <w:rPr>
          <w:rFonts w:ascii="ＭＳ 明朝" w:hAnsi="ＭＳ 明朝" w:hint="eastAsia"/>
          <w:szCs w:val="22"/>
        </w:rPr>
        <w:t>条第２項および第</w:t>
      </w:r>
      <w:r w:rsidRPr="00D455D5">
        <w:rPr>
          <w:rFonts w:ascii="ＭＳ 明朝" w:hAnsi="ＭＳ 明朝"/>
          <w:szCs w:val="22"/>
        </w:rPr>
        <w:t>14</w:t>
      </w:r>
      <w:r w:rsidRPr="00D455D5">
        <w:rPr>
          <w:rFonts w:ascii="ＭＳ 明朝" w:hAnsi="ＭＳ 明朝" w:hint="eastAsia"/>
          <w:szCs w:val="22"/>
        </w:rPr>
        <w:t>条の規定により甲に支払うべき金額のあるときは、それらの全部または一部と返還金を相殺するものとする。</w:t>
      </w:r>
    </w:p>
    <w:p w14:paraId="2F6BE170" w14:textId="77777777" w:rsidR="00D455D5" w:rsidRPr="00D455D5" w:rsidRDefault="00D455D5" w:rsidP="00D455D5">
      <w:pPr>
        <w:rPr>
          <w:rFonts w:ascii="ＭＳ 明朝"/>
          <w:szCs w:val="22"/>
        </w:rPr>
      </w:pPr>
    </w:p>
    <w:p w14:paraId="58B4636C"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（費用の負担）</w:t>
      </w:r>
    </w:p>
    <w:p w14:paraId="1B5708F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16</w:t>
      </w:r>
      <w:r w:rsidRPr="00D455D5">
        <w:rPr>
          <w:rFonts w:ascii="ＭＳ 明朝" w:hAnsi="ＭＳ 明朝" w:hint="eastAsia"/>
          <w:szCs w:val="22"/>
        </w:rPr>
        <w:t>条　この契約の締結およびこの契約に定める義務の履行に関して必要な一切の費用は、乙の負担とする。</w:t>
      </w:r>
    </w:p>
    <w:p w14:paraId="7500BB2E" w14:textId="77777777" w:rsidR="00D455D5" w:rsidRPr="00D455D5" w:rsidRDefault="00D455D5" w:rsidP="00D455D5">
      <w:pPr>
        <w:ind w:left="210" w:hangingChars="100" w:hanging="210"/>
        <w:rPr>
          <w:rFonts w:ascii="ＭＳ 明朝"/>
          <w:szCs w:val="22"/>
        </w:rPr>
      </w:pPr>
    </w:p>
    <w:p w14:paraId="3819DBC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（法令等の規制の遵守）</w:t>
      </w:r>
    </w:p>
    <w:p w14:paraId="53115C1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17</w:t>
      </w:r>
      <w:r w:rsidRPr="00D455D5">
        <w:rPr>
          <w:rFonts w:ascii="ＭＳ 明朝" w:hAnsi="ＭＳ 明朝" w:hint="eastAsia"/>
          <w:szCs w:val="22"/>
        </w:rPr>
        <w:t>条　乙は、売買物品に係る法令等の規制を熟知のうえ、この契約を締結したものであることを確認し、売買物品を利用、再販売、処分または処理しようとするときは、当該法令等を遵守しなければならない。</w:t>
      </w:r>
    </w:p>
    <w:p w14:paraId="5C07201E" w14:textId="77777777" w:rsidR="00D455D5" w:rsidRPr="00D455D5" w:rsidRDefault="00D455D5" w:rsidP="00D455D5">
      <w:pPr>
        <w:ind w:left="210" w:hangingChars="100" w:hanging="210"/>
        <w:rPr>
          <w:rFonts w:ascii="ＭＳ 明朝"/>
          <w:szCs w:val="22"/>
        </w:rPr>
      </w:pPr>
    </w:p>
    <w:p w14:paraId="1868147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（権利義務の譲渡等の禁止）</w:t>
      </w:r>
    </w:p>
    <w:p w14:paraId="6BE5CC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18</w:t>
      </w:r>
      <w:r w:rsidRPr="00D455D5">
        <w:rPr>
          <w:rFonts w:ascii="ＭＳ 明朝" w:hAnsi="ＭＳ 明朝" w:hint="eastAsia"/>
          <w:szCs w:val="22"/>
        </w:rPr>
        <w:t>条　乙は、書面による甲の承認を得ないで、この契約によって生ずる権利もしくは義務を第三者に譲渡し、または承継させてはならない。</w:t>
      </w:r>
    </w:p>
    <w:p w14:paraId="69E26DD0" w14:textId="77777777" w:rsidR="00D455D5" w:rsidRPr="00D455D5" w:rsidRDefault="00D455D5" w:rsidP="00D455D5">
      <w:pPr>
        <w:ind w:left="210" w:hangingChars="100" w:hanging="210"/>
        <w:rPr>
          <w:rFonts w:ascii="ＭＳ 明朝"/>
          <w:szCs w:val="22"/>
        </w:rPr>
      </w:pPr>
    </w:p>
    <w:p w14:paraId="2E9BAA6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（管轄裁判所）</w:t>
      </w:r>
    </w:p>
    <w:p w14:paraId="24E4926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19</w:t>
      </w:r>
      <w:r w:rsidRPr="00D455D5">
        <w:rPr>
          <w:rFonts w:ascii="ＭＳ 明朝" w:hAnsi="ＭＳ 明朝" w:hint="eastAsia"/>
          <w:szCs w:val="22"/>
        </w:rPr>
        <w:t>条　この契約から生じる一切の法律関係に基づく訴えの管轄については、甲の事務所の所在地を管轄する大津地方裁判所を第一審の専属的合意管轄裁判所とする。</w:t>
      </w:r>
    </w:p>
    <w:p w14:paraId="6FD12540" w14:textId="77777777" w:rsidR="00D455D5" w:rsidRPr="00D455D5" w:rsidRDefault="00D455D5" w:rsidP="00D455D5">
      <w:pPr>
        <w:ind w:left="210" w:hangingChars="100" w:hanging="210"/>
        <w:rPr>
          <w:rFonts w:ascii="ＭＳ 明朝"/>
          <w:szCs w:val="22"/>
        </w:rPr>
      </w:pPr>
    </w:p>
    <w:p w14:paraId="458EEC0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（疑義等の決定）</w:t>
      </w:r>
    </w:p>
    <w:p w14:paraId="1702ACD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20</w:t>
      </w:r>
      <w:r w:rsidRPr="00D455D5">
        <w:rPr>
          <w:rFonts w:ascii="ＭＳ 明朝" w:hAnsi="ＭＳ 明朝" w:hint="eastAsia"/>
          <w:szCs w:val="22"/>
        </w:rPr>
        <w:t>条　この契約に定めのない事項またはこの契約に関し疑義を生じた事項については、甲乙協議のうえこれを定めるものとする。</w:t>
      </w:r>
    </w:p>
    <w:p w14:paraId="5CAD0F64" w14:textId="77777777" w:rsidR="00D455D5" w:rsidRPr="00D455D5" w:rsidRDefault="00D455D5" w:rsidP="00D455D5">
      <w:pPr>
        <w:ind w:left="210" w:hangingChars="100" w:hanging="210"/>
        <w:rPr>
          <w:rFonts w:ascii="ＭＳ 明朝"/>
          <w:szCs w:val="22"/>
        </w:rPr>
      </w:pPr>
    </w:p>
    <w:p w14:paraId="763449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この契約の成立を証するため、本契約書２通を作成し、甲乙記名押印のうえ、それぞれ１通を保持する。</w:t>
      </w:r>
    </w:p>
    <w:p w14:paraId="4EE2088D" w14:textId="77777777" w:rsidR="00D455D5" w:rsidRPr="00D455D5" w:rsidRDefault="00D455D5" w:rsidP="00D455D5">
      <w:pPr>
        <w:ind w:left="210" w:hangingChars="100" w:hanging="210"/>
        <w:rPr>
          <w:rFonts w:ascii="ＭＳ 明朝"/>
          <w:szCs w:val="22"/>
        </w:rPr>
      </w:pPr>
    </w:p>
    <w:p w14:paraId="506EEAD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lastRenderedPageBreak/>
        <w:t xml:space="preserve">　令和　　年　　月　　日</w:t>
      </w:r>
    </w:p>
    <w:p w14:paraId="4A34A109" w14:textId="77777777" w:rsidR="00D455D5" w:rsidRPr="00D455D5" w:rsidRDefault="00D455D5" w:rsidP="00D455D5">
      <w:pPr>
        <w:ind w:left="210" w:hangingChars="100" w:hanging="210"/>
        <w:rPr>
          <w:rFonts w:ascii="ＭＳ 明朝"/>
          <w:szCs w:val="22"/>
        </w:rPr>
      </w:pPr>
    </w:p>
    <w:p w14:paraId="6012A91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甲　　大津市京町四丁目１番１号</w:t>
      </w:r>
    </w:p>
    <w:p w14:paraId="46ECC00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滋賀県知事　　三日月　大造</w:t>
      </w:r>
    </w:p>
    <w:p w14:paraId="038E9D24" w14:textId="77777777" w:rsidR="00D455D5" w:rsidRPr="00D455D5" w:rsidRDefault="00D455D5" w:rsidP="00D455D5">
      <w:pPr>
        <w:ind w:left="210" w:hangingChars="100" w:hanging="210"/>
        <w:rPr>
          <w:rFonts w:ascii="ＭＳ 明朝"/>
          <w:szCs w:val="22"/>
        </w:rPr>
      </w:pPr>
    </w:p>
    <w:p w14:paraId="112F1917" w14:textId="77777777" w:rsidR="00D455D5" w:rsidRPr="00D455D5" w:rsidRDefault="00D455D5" w:rsidP="00D455D5">
      <w:pPr>
        <w:ind w:leftChars="100" w:left="210" w:firstLineChars="200" w:firstLine="420"/>
        <w:rPr>
          <w:rFonts w:ascii="ＭＳ 明朝"/>
          <w:szCs w:val="22"/>
        </w:rPr>
      </w:pPr>
      <w:r w:rsidRPr="00D455D5">
        <w:rPr>
          <w:rFonts w:ascii="ＭＳ 明朝" w:hAnsi="ＭＳ 明朝" w:hint="eastAsia"/>
          <w:szCs w:val="22"/>
        </w:rPr>
        <w:t xml:space="preserve">　　　　　　　　　　　　　　　　　　　　乙</w:t>
      </w:r>
    </w:p>
    <w:p w14:paraId="56E244DF" w14:textId="77777777" w:rsidR="005A6376" w:rsidRDefault="005A6376" w:rsidP="008432E2">
      <w:pPr>
        <w:pStyle w:val="a3"/>
        <w:spacing w:line="240" w:lineRule="auto"/>
        <w:rPr>
          <w:spacing w:val="0"/>
        </w:rPr>
      </w:pPr>
    </w:p>
    <w:p w14:paraId="4178FDB9" w14:textId="77777777" w:rsidR="00E12F25" w:rsidRDefault="00E12F25" w:rsidP="008432E2">
      <w:pPr>
        <w:pStyle w:val="a3"/>
        <w:spacing w:line="240" w:lineRule="auto"/>
        <w:rPr>
          <w:spacing w:val="0"/>
        </w:rPr>
      </w:pPr>
    </w:p>
    <w:p w14:paraId="59AA6C76" w14:textId="77777777" w:rsidR="00E12F25" w:rsidRDefault="00E12F25" w:rsidP="008432E2">
      <w:pPr>
        <w:pStyle w:val="a3"/>
        <w:spacing w:line="240" w:lineRule="auto"/>
        <w:rPr>
          <w:spacing w:val="0"/>
        </w:rPr>
      </w:pPr>
    </w:p>
    <w:p w14:paraId="7A0FC4EE" w14:textId="77777777" w:rsidR="00E12F25" w:rsidRDefault="00E12F25" w:rsidP="008432E2">
      <w:pPr>
        <w:pStyle w:val="a3"/>
        <w:spacing w:line="240" w:lineRule="auto"/>
        <w:rPr>
          <w:spacing w:val="0"/>
        </w:rPr>
      </w:pPr>
    </w:p>
    <w:p w14:paraId="4A02C50A" w14:textId="77777777" w:rsidR="00E12F25" w:rsidRDefault="00E12F25" w:rsidP="008432E2">
      <w:pPr>
        <w:pStyle w:val="a3"/>
        <w:spacing w:line="240" w:lineRule="auto"/>
        <w:rPr>
          <w:spacing w:val="0"/>
        </w:rPr>
      </w:pPr>
    </w:p>
    <w:p w14:paraId="674DDDBB" w14:textId="77777777" w:rsidR="00E12F25" w:rsidRDefault="00E12F25" w:rsidP="008432E2">
      <w:pPr>
        <w:pStyle w:val="a3"/>
        <w:spacing w:line="240" w:lineRule="auto"/>
        <w:rPr>
          <w:spacing w:val="0"/>
        </w:rPr>
      </w:pPr>
    </w:p>
    <w:p w14:paraId="31404B9E" w14:textId="77777777" w:rsidR="00E12F25" w:rsidRDefault="00E12F25" w:rsidP="008432E2">
      <w:pPr>
        <w:pStyle w:val="a3"/>
        <w:spacing w:line="240" w:lineRule="auto"/>
        <w:rPr>
          <w:spacing w:val="0"/>
        </w:rPr>
      </w:pPr>
    </w:p>
    <w:p w14:paraId="0AA1A978" w14:textId="77777777" w:rsidR="00E12F25" w:rsidRDefault="00E12F25" w:rsidP="008432E2">
      <w:pPr>
        <w:pStyle w:val="a3"/>
        <w:spacing w:line="240" w:lineRule="auto"/>
        <w:rPr>
          <w:spacing w:val="0"/>
        </w:rPr>
      </w:pPr>
    </w:p>
    <w:p w14:paraId="76EF157D" w14:textId="77777777" w:rsidR="00E12F25" w:rsidRDefault="00E12F25" w:rsidP="008432E2">
      <w:pPr>
        <w:pStyle w:val="a3"/>
        <w:spacing w:line="240" w:lineRule="auto"/>
        <w:rPr>
          <w:spacing w:val="0"/>
        </w:rPr>
      </w:pPr>
    </w:p>
    <w:p w14:paraId="4D1865C1" w14:textId="77777777" w:rsidR="00E12F25" w:rsidRDefault="00E12F25" w:rsidP="008432E2">
      <w:pPr>
        <w:pStyle w:val="a3"/>
        <w:spacing w:line="240" w:lineRule="auto"/>
        <w:rPr>
          <w:spacing w:val="0"/>
        </w:rPr>
      </w:pPr>
    </w:p>
    <w:p w14:paraId="3C047501" w14:textId="77777777" w:rsidR="00E12F25" w:rsidRDefault="00E12F25" w:rsidP="008432E2">
      <w:pPr>
        <w:pStyle w:val="a3"/>
        <w:spacing w:line="240" w:lineRule="auto"/>
        <w:rPr>
          <w:spacing w:val="0"/>
        </w:rPr>
      </w:pPr>
    </w:p>
    <w:p w14:paraId="120983AE" w14:textId="77777777" w:rsidR="00E12F25" w:rsidRDefault="00E12F25" w:rsidP="008432E2">
      <w:pPr>
        <w:pStyle w:val="a3"/>
        <w:spacing w:line="240" w:lineRule="auto"/>
        <w:rPr>
          <w:spacing w:val="0"/>
        </w:rPr>
      </w:pPr>
    </w:p>
    <w:p w14:paraId="120D554C" w14:textId="77777777" w:rsidR="00E12F25" w:rsidRDefault="00E12F25" w:rsidP="008432E2">
      <w:pPr>
        <w:pStyle w:val="a3"/>
        <w:spacing w:line="240" w:lineRule="auto"/>
        <w:rPr>
          <w:spacing w:val="0"/>
        </w:rPr>
      </w:pPr>
    </w:p>
    <w:p w14:paraId="248E0919" w14:textId="77777777" w:rsidR="00E12F25" w:rsidRDefault="00E12F25" w:rsidP="008432E2">
      <w:pPr>
        <w:pStyle w:val="a3"/>
        <w:spacing w:line="240" w:lineRule="auto"/>
        <w:rPr>
          <w:spacing w:val="0"/>
        </w:rPr>
      </w:pPr>
    </w:p>
    <w:p w14:paraId="77FFB84E" w14:textId="77777777" w:rsidR="00E12F25" w:rsidRDefault="00E12F25" w:rsidP="008432E2">
      <w:pPr>
        <w:pStyle w:val="a3"/>
        <w:spacing w:line="240" w:lineRule="auto"/>
        <w:rPr>
          <w:spacing w:val="0"/>
        </w:rPr>
      </w:pPr>
    </w:p>
    <w:p w14:paraId="284E7954" w14:textId="77777777" w:rsidR="00E12F25" w:rsidRDefault="00E12F25" w:rsidP="008432E2">
      <w:pPr>
        <w:pStyle w:val="a3"/>
        <w:spacing w:line="240" w:lineRule="auto"/>
        <w:rPr>
          <w:spacing w:val="0"/>
        </w:rPr>
      </w:pPr>
    </w:p>
    <w:p w14:paraId="6591620E" w14:textId="77777777" w:rsidR="00E12F25" w:rsidRDefault="00E12F25" w:rsidP="008432E2">
      <w:pPr>
        <w:pStyle w:val="a3"/>
        <w:spacing w:line="240" w:lineRule="auto"/>
        <w:rPr>
          <w:spacing w:val="0"/>
        </w:rPr>
      </w:pPr>
    </w:p>
    <w:p w14:paraId="156BAB6C" w14:textId="77777777" w:rsidR="00E12F25" w:rsidRDefault="00E12F25" w:rsidP="008432E2">
      <w:pPr>
        <w:pStyle w:val="a3"/>
        <w:spacing w:line="240" w:lineRule="auto"/>
        <w:rPr>
          <w:spacing w:val="0"/>
        </w:rPr>
      </w:pPr>
    </w:p>
    <w:p w14:paraId="5E9C1D22" w14:textId="77777777" w:rsidR="00E12F25" w:rsidRDefault="00E12F25" w:rsidP="008432E2">
      <w:pPr>
        <w:pStyle w:val="a3"/>
        <w:spacing w:line="240" w:lineRule="auto"/>
        <w:rPr>
          <w:spacing w:val="0"/>
        </w:rPr>
      </w:pPr>
    </w:p>
    <w:p w14:paraId="26168575" w14:textId="77777777" w:rsidR="00E12F25" w:rsidRDefault="00E12F25" w:rsidP="008432E2">
      <w:pPr>
        <w:pStyle w:val="a3"/>
        <w:spacing w:line="240" w:lineRule="auto"/>
        <w:rPr>
          <w:spacing w:val="0"/>
        </w:rPr>
      </w:pPr>
    </w:p>
    <w:p w14:paraId="490AA6C1" w14:textId="77777777" w:rsidR="00E12F25" w:rsidRDefault="00E12F25" w:rsidP="008432E2">
      <w:pPr>
        <w:pStyle w:val="a3"/>
        <w:spacing w:line="240" w:lineRule="auto"/>
        <w:rPr>
          <w:spacing w:val="0"/>
        </w:rPr>
      </w:pPr>
    </w:p>
    <w:p w14:paraId="38AC1E5E" w14:textId="77777777" w:rsidR="00E12F25" w:rsidRDefault="00E12F25" w:rsidP="008432E2">
      <w:pPr>
        <w:pStyle w:val="a3"/>
        <w:spacing w:line="240" w:lineRule="auto"/>
        <w:rPr>
          <w:spacing w:val="0"/>
        </w:rPr>
      </w:pPr>
    </w:p>
    <w:p w14:paraId="3E15D756" w14:textId="77777777" w:rsidR="00E12F25" w:rsidRDefault="00E12F25" w:rsidP="008432E2">
      <w:pPr>
        <w:pStyle w:val="a3"/>
        <w:spacing w:line="240" w:lineRule="auto"/>
        <w:rPr>
          <w:spacing w:val="0"/>
        </w:rPr>
      </w:pPr>
    </w:p>
    <w:p w14:paraId="66F2DA41" w14:textId="77777777" w:rsidR="00E12F25" w:rsidRDefault="00E12F25" w:rsidP="008432E2">
      <w:pPr>
        <w:pStyle w:val="a3"/>
        <w:spacing w:line="240" w:lineRule="auto"/>
        <w:rPr>
          <w:spacing w:val="0"/>
        </w:rPr>
      </w:pPr>
    </w:p>
    <w:p w14:paraId="0DABCB8E" w14:textId="77777777" w:rsidR="00E12F25" w:rsidRDefault="00E12F25" w:rsidP="008432E2">
      <w:pPr>
        <w:pStyle w:val="a3"/>
        <w:spacing w:line="240" w:lineRule="auto"/>
        <w:rPr>
          <w:spacing w:val="0"/>
        </w:rPr>
      </w:pPr>
    </w:p>
    <w:p w14:paraId="12ACB532" w14:textId="77777777" w:rsidR="00E12F25" w:rsidRDefault="00E12F25" w:rsidP="008432E2">
      <w:pPr>
        <w:pStyle w:val="a3"/>
        <w:spacing w:line="240" w:lineRule="auto"/>
        <w:rPr>
          <w:spacing w:val="0"/>
        </w:rPr>
      </w:pPr>
    </w:p>
    <w:p w14:paraId="06AFF1E5" w14:textId="77777777" w:rsidR="00E12F25" w:rsidRDefault="00E12F25" w:rsidP="008432E2">
      <w:pPr>
        <w:pStyle w:val="a3"/>
        <w:spacing w:line="240" w:lineRule="auto"/>
        <w:rPr>
          <w:spacing w:val="0"/>
        </w:rPr>
      </w:pPr>
    </w:p>
    <w:p w14:paraId="26DF908C" w14:textId="77777777" w:rsidR="00E12F25" w:rsidRDefault="00E12F25" w:rsidP="008432E2">
      <w:pPr>
        <w:pStyle w:val="a3"/>
        <w:spacing w:line="240" w:lineRule="auto"/>
        <w:rPr>
          <w:spacing w:val="0"/>
        </w:rPr>
      </w:pPr>
    </w:p>
    <w:p w14:paraId="69B900BB" w14:textId="77777777" w:rsidR="00E12F25" w:rsidRDefault="00E12F25" w:rsidP="008432E2">
      <w:pPr>
        <w:pStyle w:val="a3"/>
        <w:spacing w:line="240" w:lineRule="auto"/>
        <w:rPr>
          <w:spacing w:val="0"/>
        </w:rPr>
      </w:pPr>
    </w:p>
    <w:p w14:paraId="795DF6C6" w14:textId="77777777" w:rsidR="00E12F25" w:rsidRDefault="00E12F25" w:rsidP="008432E2">
      <w:pPr>
        <w:pStyle w:val="a3"/>
        <w:spacing w:line="240" w:lineRule="auto"/>
        <w:rPr>
          <w:spacing w:val="0"/>
        </w:rPr>
      </w:pPr>
    </w:p>
    <w:p w14:paraId="24D0F8E7" w14:textId="77777777" w:rsidR="00E12F25" w:rsidRDefault="00E12F25" w:rsidP="008432E2">
      <w:pPr>
        <w:pStyle w:val="a3"/>
        <w:spacing w:line="240" w:lineRule="auto"/>
        <w:rPr>
          <w:spacing w:val="0"/>
        </w:rPr>
      </w:pPr>
    </w:p>
    <w:p w14:paraId="7FE969D7" w14:textId="77777777" w:rsidR="00E12F25" w:rsidRDefault="00E12F25" w:rsidP="008432E2">
      <w:pPr>
        <w:pStyle w:val="a3"/>
        <w:spacing w:line="240" w:lineRule="auto"/>
        <w:rPr>
          <w:spacing w:val="0"/>
        </w:rPr>
      </w:pPr>
    </w:p>
    <w:p w14:paraId="388E5897" w14:textId="77777777" w:rsidR="00E12F25" w:rsidRDefault="00E12F25" w:rsidP="008432E2">
      <w:pPr>
        <w:pStyle w:val="a3"/>
        <w:spacing w:line="240" w:lineRule="auto"/>
        <w:rPr>
          <w:spacing w:val="0"/>
        </w:rPr>
      </w:pPr>
    </w:p>
    <w:p w14:paraId="47E95985" w14:textId="77777777" w:rsidR="00E12F25" w:rsidRDefault="00E12F25" w:rsidP="008432E2">
      <w:pPr>
        <w:pStyle w:val="a3"/>
        <w:spacing w:line="240" w:lineRule="auto"/>
        <w:rPr>
          <w:spacing w:val="0"/>
        </w:rPr>
      </w:pPr>
    </w:p>
    <w:p w14:paraId="5E1C13CA" w14:textId="77777777" w:rsidR="00E12F25" w:rsidRDefault="00E12F25" w:rsidP="008432E2">
      <w:pPr>
        <w:pStyle w:val="a3"/>
        <w:spacing w:line="240" w:lineRule="auto"/>
        <w:rPr>
          <w:spacing w:val="0"/>
        </w:rPr>
      </w:pPr>
    </w:p>
    <w:p w14:paraId="7630095E" w14:textId="77777777" w:rsidR="00E12F25" w:rsidRDefault="00E12F25" w:rsidP="008432E2">
      <w:pPr>
        <w:pStyle w:val="a3"/>
        <w:spacing w:line="240" w:lineRule="auto"/>
        <w:rPr>
          <w:spacing w:val="0"/>
        </w:rPr>
      </w:pPr>
    </w:p>
    <w:p w14:paraId="2BE444F3" w14:textId="77777777" w:rsidR="00E12F25" w:rsidRDefault="00E12F25" w:rsidP="008432E2">
      <w:pPr>
        <w:pStyle w:val="a3"/>
        <w:spacing w:line="240" w:lineRule="auto"/>
        <w:rPr>
          <w:spacing w:val="0"/>
        </w:rPr>
      </w:pPr>
    </w:p>
    <w:p w14:paraId="6F35E408" w14:textId="77777777" w:rsidR="00E12F25" w:rsidRDefault="00E12F25" w:rsidP="008432E2">
      <w:pPr>
        <w:pStyle w:val="a3"/>
        <w:spacing w:line="240" w:lineRule="auto"/>
        <w:rPr>
          <w:spacing w:val="0"/>
        </w:rPr>
      </w:pPr>
    </w:p>
    <w:p w14:paraId="017A0B3C" w14:textId="77777777" w:rsidR="00E12F25" w:rsidRDefault="00E12F25" w:rsidP="008432E2">
      <w:pPr>
        <w:pStyle w:val="a3"/>
        <w:spacing w:line="240" w:lineRule="auto"/>
        <w:rPr>
          <w:spacing w:val="0"/>
        </w:rPr>
      </w:pPr>
    </w:p>
    <w:p w14:paraId="420DA7E1" w14:textId="77777777" w:rsidR="00E12F25" w:rsidRDefault="00E12F25" w:rsidP="008432E2">
      <w:pPr>
        <w:pStyle w:val="a3"/>
        <w:spacing w:line="240" w:lineRule="auto"/>
        <w:rPr>
          <w:spacing w:val="0"/>
        </w:rPr>
      </w:pPr>
    </w:p>
    <w:p w14:paraId="20EE4D97" w14:textId="77777777" w:rsidR="00E12F25" w:rsidRDefault="00E12F25" w:rsidP="008432E2">
      <w:pPr>
        <w:pStyle w:val="a3"/>
        <w:spacing w:line="240" w:lineRule="auto"/>
        <w:rPr>
          <w:spacing w:val="0"/>
        </w:rPr>
      </w:pPr>
    </w:p>
    <w:p w14:paraId="7123598B" w14:textId="77777777" w:rsidR="00E12F25" w:rsidRDefault="00E12F25" w:rsidP="008432E2">
      <w:pPr>
        <w:pStyle w:val="a3"/>
        <w:spacing w:line="240" w:lineRule="auto"/>
        <w:rPr>
          <w:spacing w:val="0"/>
        </w:rPr>
      </w:pPr>
    </w:p>
    <w:p w14:paraId="742F1278" w14:textId="77777777" w:rsidR="00E12F25" w:rsidRDefault="00E12F25" w:rsidP="008432E2">
      <w:pPr>
        <w:pStyle w:val="a3"/>
        <w:spacing w:line="240" w:lineRule="auto"/>
        <w:rPr>
          <w:spacing w:val="0"/>
        </w:rPr>
      </w:pPr>
    </w:p>
    <w:p w14:paraId="4CE471DD" w14:textId="77777777" w:rsidR="00E12F25" w:rsidRDefault="00E12F25" w:rsidP="008432E2">
      <w:pPr>
        <w:pStyle w:val="a3"/>
        <w:spacing w:line="240" w:lineRule="auto"/>
        <w:rPr>
          <w:spacing w:val="0"/>
        </w:rPr>
      </w:pPr>
    </w:p>
    <w:p w14:paraId="72F11741" w14:textId="77777777" w:rsidR="00E12F25" w:rsidRDefault="00E12F25" w:rsidP="008432E2">
      <w:pPr>
        <w:pStyle w:val="a3"/>
        <w:spacing w:line="240" w:lineRule="auto"/>
        <w:rPr>
          <w:spacing w:val="0"/>
        </w:rPr>
      </w:pPr>
    </w:p>
    <w:p w14:paraId="26160F00" w14:textId="77777777" w:rsidR="00E12F25" w:rsidRDefault="00E12F25" w:rsidP="008432E2">
      <w:pPr>
        <w:pStyle w:val="a3"/>
        <w:spacing w:line="240" w:lineRule="auto"/>
        <w:rPr>
          <w:spacing w:val="0"/>
        </w:rPr>
      </w:pPr>
    </w:p>
    <w:p w14:paraId="374A4C8A" w14:textId="77777777" w:rsidR="00E12F25" w:rsidRDefault="00E12F25" w:rsidP="008432E2">
      <w:pPr>
        <w:pStyle w:val="a3"/>
        <w:spacing w:line="240" w:lineRule="auto"/>
        <w:rPr>
          <w:spacing w:val="0"/>
        </w:rPr>
      </w:pPr>
    </w:p>
    <w:p w14:paraId="3867264C" w14:textId="77777777" w:rsidR="00E12F25" w:rsidRPr="00D730E5" w:rsidRDefault="00E12F25" w:rsidP="008432E2">
      <w:pPr>
        <w:pStyle w:val="a3"/>
        <w:spacing w:line="240" w:lineRule="auto"/>
        <w:rPr>
          <w:spacing w:val="0"/>
        </w:rPr>
      </w:pPr>
    </w:p>
    <w:p w14:paraId="6834F51E" w14:textId="77777777" w:rsidR="00E01D37" w:rsidRPr="00B5382C" w:rsidRDefault="00E01D37">
      <w:pPr>
        <w:pStyle w:val="a3"/>
        <w:rPr>
          <w:spacing w:val="0"/>
        </w:rPr>
      </w:pPr>
      <w:r w:rsidRPr="00B5382C">
        <w:rPr>
          <w:rFonts w:hint="eastAsia"/>
          <w:spacing w:val="0"/>
        </w:rPr>
        <w:lastRenderedPageBreak/>
        <w:t>別紙</w:t>
      </w:r>
    </w:p>
    <w:p w14:paraId="52AC72FD" w14:textId="77777777" w:rsidR="007C0C67" w:rsidRPr="00B5382C" w:rsidRDefault="007C0C67" w:rsidP="007C0C67">
      <w:pPr>
        <w:pStyle w:val="a3"/>
        <w:jc w:val="center"/>
        <w:rPr>
          <w:spacing w:val="0"/>
          <w:sz w:val="28"/>
          <w:szCs w:val="28"/>
        </w:rPr>
      </w:pPr>
      <w:r w:rsidRPr="00B5382C">
        <w:rPr>
          <w:rFonts w:hint="eastAsia"/>
          <w:spacing w:val="0"/>
          <w:sz w:val="28"/>
          <w:szCs w:val="28"/>
        </w:rPr>
        <w:t>誓　　　　約　　　　書</w:t>
      </w:r>
    </w:p>
    <w:p w14:paraId="3CC42DC0" w14:textId="77777777" w:rsidR="00E01D37" w:rsidRPr="00B5382C" w:rsidRDefault="00E01D37" w:rsidP="00E01D37">
      <w:pPr>
        <w:pStyle w:val="a3"/>
        <w:jc w:val="center"/>
        <w:rPr>
          <w:spacing w:val="0"/>
          <w:sz w:val="28"/>
          <w:szCs w:val="28"/>
        </w:rPr>
      </w:pPr>
    </w:p>
    <w:p w14:paraId="4D1BF06C" w14:textId="77777777" w:rsidR="00E01D37" w:rsidRPr="00B5382C" w:rsidRDefault="00E01D37" w:rsidP="00E01D37">
      <w:pPr>
        <w:pStyle w:val="a3"/>
        <w:jc w:val="center"/>
        <w:rPr>
          <w:spacing w:val="0"/>
          <w:sz w:val="28"/>
          <w:szCs w:val="28"/>
        </w:rPr>
      </w:pPr>
    </w:p>
    <w:p w14:paraId="43E338A0" w14:textId="77777777" w:rsidR="00E01D37" w:rsidRPr="00B5382C" w:rsidRDefault="00E01D37" w:rsidP="00432F7F">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私は、</w:t>
      </w:r>
      <w:r w:rsidR="004115E7" w:rsidRPr="00B5382C">
        <w:rPr>
          <w:rFonts w:ascii="ＭＳ 明朝" w:hAnsi="ＭＳ 明朝" w:hint="eastAsia"/>
          <w:sz w:val="20"/>
          <w:szCs w:val="20"/>
        </w:rPr>
        <w:t>滋賀県が滋賀県暴力団排除条例</w:t>
      </w:r>
      <w:r w:rsidR="00F04743" w:rsidRPr="00432F7F">
        <w:rPr>
          <w:rFonts w:ascii="ＭＳ 明朝" w:hAnsi="ＭＳ 明朝" w:hint="eastAsia"/>
          <w:bCs/>
          <w:sz w:val="20"/>
          <w:szCs w:val="20"/>
        </w:rPr>
        <w:t>（平成</w:t>
      </w:r>
      <w:r w:rsidR="00F04743" w:rsidRPr="00432F7F">
        <w:rPr>
          <w:bCs/>
          <w:sz w:val="20"/>
          <w:szCs w:val="20"/>
        </w:rPr>
        <w:t>23</w:t>
      </w:r>
      <w:r w:rsidR="00F04743" w:rsidRPr="00432F7F">
        <w:rPr>
          <w:rFonts w:ascii="ＭＳ 明朝" w:hAnsi="ＭＳ 明朝" w:hint="eastAsia"/>
          <w:bCs/>
          <w:sz w:val="20"/>
          <w:szCs w:val="20"/>
        </w:rPr>
        <w:t>年滋賀県条例第</w:t>
      </w:r>
      <w:r w:rsidR="00F04743" w:rsidRPr="00432F7F">
        <w:rPr>
          <w:bCs/>
          <w:sz w:val="20"/>
          <w:szCs w:val="20"/>
        </w:rPr>
        <w:t>13</w:t>
      </w:r>
      <w:r w:rsidR="00F04743" w:rsidRPr="00432F7F">
        <w:rPr>
          <w:rFonts w:ascii="ＭＳ 明朝" w:hAnsi="ＭＳ 明朝" w:hint="eastAsia"/>
          <w:bCs/>
          <w:sz w:val="20"/>
          <w:szCs w:val="20"/>
        </w:rPr>
        <w:t>号）</w:t>
      </w:r>
      <w:r w:rsidR="004115E7" w:rsidRPr="00432F7F">
        <w:rPr>
          <w:rFonts w:ascii="ＭＳ 明朝" w:hAnsi="ＭＳ 明朝" w:hint="eastAsia"/>
          <w:sz w:val="20"/>
          <w:szCs w:val="20"/>
        </w:rPr>
        <w:t>の趣旨にのっとり、県の事務または事業から暴力団員または暴力団もしく</w:t>
      </w:r>
      <w:r w:rsidR="00F04743" w:rsidRPr="00432F7F">
        <w:rPr>
          <w:rFonts w:ascii="ＭＳ 明朝" w:hAnsi="ＭＳ 明朝" w:hint="eastAsia"/>
          <w:sz w:val="20"/>
          <w:szCs w:val="20"/>
        </w:rPr>
        <w:t>は暴力団員と密接な関係を有する者を排除していることを承知した上</w:t>
      </w:r>
      <w:r w:rsidR="004115E7" w:rsidRPr="00432F7F">
        <w:rPr>
          <w:rFonts w:ascii="ＭＳ 明朝" w:hAnsi="ＭＳ 明朝" w:hint="eastAsia"/>
          <w:sz w:val="20"/>
          <w:szCs w:val="20"/>
        </w:rPr>
        <w:t>で、</w:t>
      </w:r>
      <w:r w:rsidRPr="00432F7F">
        <w:rPr>
          <w:rFonts w:ascii="ＭＳ 明朝" w:hAnsi="ＭＳ 明朝" w:hint="eastAsia"/>
          <w:sz w:val="20"/>
          <w:szCs w:val="20"/>
        </w:rPr>
        <w:t>下記の</w:t>
      </w:r>
      <w:r w:rsidRPr="00B5382C">
        <w:rPr>
          <w:rFonts w:ascii="ＭＳ 明朝" w:hAnsi="ＭＳ 明朝" w:hint="eastAsia"/>
          <w:sz w:val="20"/>
          <w:szCs w:val="20"/>
        </w:rPr>
        <w:t>事項について誓約します。</w:t>
      </w:r>
    </w:p>
    <w:p w14:paraId="7F002059"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なお、</w:t>
      </w:r>
      <w:r w:rsidR="004115E7" w:rsidRPr="00B5382C">
        <w:rPr>
          <w:rFonts w:ascii="ＭＳ 明朝" w:hAnsi="ＭＳ 明朝" w:hint="eastAsia"/>
          <w:sz w:val="20"/>
          <w:szCs w:val="20"/>
        </w:rPr>
        <w:t>滋賀県が</w:t>
      </w:r>
      <w:r w:rsidRPr="00B5382C">
        <w:rPr>
          <w:rFonts w:ascii="ＭＳ 明朝" w:hAnsi="ＭＳ 明朝" w:hint="eastAsia"/>
          <w:sz w:val="20"/>
          <w:szCs w:val="20"/>
        </w:rPr>
        <w:t>必要</w:t>
      </w:r>
      <w:r w:rsidR="004115E7" w:rsidRPr="00B5382C">
        <w:rPr>
          <w:rFonts w:ascii="ＭＳ 明朝" w:hAnsi="ＭＳ 明朝" w:hint="eastAsia"/>
          <w:sz w:val="20"/>
          <w:szCs w:val="20"/>
        </w:rPr>
        <w:t>と認める</w:t>
      </w:r>
      <w:r w:rsidRPr="00B5382C">
        <w:rPr>
          <w:rFonts w:ascii="ＭＳ 明朝" w:hAnsi="ＭＳ 明朝" w:hint="eastAsia"/>
          <w:sz w:val="20"/>
          <w:szCs w:val="20"/>
        </w:rPr>
        <w:t>場合は、</w:t>
      </w:r>
      <w:r w:rsidR="004115E7" w:rsidRPr="00B5382C">
        <w:rPr>
          <w:rFonts w:ascii="ＭＳ 明朝" w:hAnsi="ＭＳ 明朝" w:hint="eastAsia"/>
          <w:sz w:val="20"/>
          <w:szCs w:val="20"/>
        </w:rPr>
        <w:t>本誓約書を</w:t>
      </w:r>
      <w:r w:rsidRPr="00B5382C">
        <w:rPr>
          <w:rFonts w:ascii="ＭＳ 明朝" w:hAnsi="ＭＳ 明朝" w:hint="eastAsia"/>
          <w:sz w:val="20"/>
          <w:szCs w:val="20"/>
        </w:rPr>
        <w:t>滋賀県警察本部に</w:t>
      </w:r>
      <w:r w:rsidR="004115E7" w:rsidRPr="00B5382C">
        <w:rPr>
          <w:rFonts w:ascii="ＭＳ 明朝" w:hAnsi="ＭＳ 明朝" w:hint="eastAsia"/>
          <w:sz w:val="20"/>
          <w:szCs w:val="20"/>
        </w:rPr>
        <w:t>提供</w:t>
      </w:r>
      <w:r w:rsidRPr="00B5382C">
        <w:rPr>
          <w:rFonts w:ascii="ＭＳ 明朝" w:hAnsi="ＭＳ 明朝" w:hint="eastAsia"/>
          <w:sz w:val="20"/>
          <w:szCs w:val="20"/>
        </w:rPr>
        <w:t>することに</w:t>
      </w:r>
      <w:r w:rsidR="004115E7" w:rsidRPr="00B5382C">
        <w:rPr>
          <w:rFonts w:ascii="ＭＳ 明朝" w:hAnsi="ＭＳ 明朝" w:hint="eastAsia"/>
          <w:sz w:val="20"/>
          <w:szCs w:val="20"/>
        </w:rPr>
        <w:t>同意</w:t>
      </w:r>
      <w:r w:rsidRPr="00B5382C">
        <w:rPr>
          <w:rFonts w:ascii="ＭＳ 明朝" w:hAnsi="ＭＳ 明朝" w:hint="eastAsia"/>
          <w:sz w:val="20"/>
          <w:szCs w:val="20"/>
        </w:rPr>
        <w:t>します。</w:t>
      </w:r>
    </w:p>
    <w:p w14:paraId="42E5E873"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w:t>
      </w:r>
    </w:p>
    <w:p w14:paraId="09134FD5" w14:textId="77777777" w:rsidR="008C326D" w:rsidRPr="00B5382C" w:rsidRDefault="008C326D" w:rsidP="008C326D">
      <w:pPr>
        <w:spacing w:line="240" w:lineRule="atLeast"/>
        <w:ind w:leftChars="133" w:left="479" w:hangingChars="100" w:hanging="200"/>
        <w:jc w:val="center"/>
        <w:rPr>
          <w:rFonts w:ascii="ＭＳ 明朝" w:hAnsi="ＭＳ 明朝"/>
          <w:sz w:val="20"/>
          <w:szCs w:val="20"/>
        </w:rPr>
      </w:pPr>
      <w:r w:rsidRPr="00B5382C">
        <w:rPr>
          <w:rFonts w:ascii="ＭＳ 明朝" w:hAnsi="ＭＳ 明朝" w:hint="eastAsia"/>
          <w:sz w:val="20"/>
          <w:szCs w:val="20"/>
        </w:rPr>
        <w:t>記</w:t>
      </w:r>
    </w:p>
    <w:p w14:paraId="44EA5FDE" w14:textId="77777777" w:rsidR="00E01D37" w:rsidRPr="00B5382C" w:rsidRDefault="00E01D37" w:rsidP="00E01D37">
      <w:pPr>
        <w:spacing w:line="240" w:lineRule="atLeast"/>
        <w:ind w:leftChars="133" w:left="479" w:hangingChars="100" w:hanging="200"/>
        <w:rPr>
          <w:rFonts w:ascii="ＭＳ 明朝" w:hAnsi="ＭＳ 明朝"/>
          <w:sz w:val="20"/>
          <w:szCs w:val="20"/>
        </w:rPr>
      </w:pPr>
    </w:p>
    <w:p w14:paraId="6E6C980B" w14:textId="77777777" w:rsidR="00E01D37" w:rsidRPr="00B5382C" w:rsidRDefault="008C326D"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１</w:t>
      </w:r>
      <w:r w:rsidR="00462260" w:rsidRPr="00B5382C">
        <w:rPr>
          <w:rFonts w:ascii="ＭＳ 明朝" w:hAnsi="ＭＳ 明朝" w:hint="eastAsia"/>
          <w:sz w:val="20"/>
          <w:szCs w:val="20"/>
        </w:rPr>
        <w:t xml:space="preserve"> </w:t>
      </w:r>
      <w:r w:rsidR="000F444B" w:rsidRPr="00B5382C">
        <w:rPr>
          <w:rFonts w:ascii="ＭＳ 明朝" w:hAnsi="ＭＳ 明朝" w:hint="eastAsia"/>
          <w:sz w:val="20"/>
          <w:szCs w:val="20"/>
        </w:rPr>
        <w:t>私</w:t>
      </w:r>
      <w:r w:rsidRPr="00B5382C">
        <w:rPr>
          <w:rFonts w:ascii="ＭＳ 明朝" w:hAnsi="ＭＳ 明朝" w:hint="eastAsia"/>
          <w:sz w:val="20"/>
          <w:szCs w:val="20"/>
        </w:rPr>
        <w:t>または自社</w:t>
      </w:r>
      <w:r w:rsidR="00734E30" w:rsidRPr="00B5382C">
        <w:rPr>
          <w:rFonts w:ascii="ＭＳ 明朝" w:hAnsi="ＭＳ 明朝" w:hint="eastAsia"/>
          <w:sz w:val="20"/>
          <w:szCs w:val="20"/>
        </w:rPr>
        <w:t>もしくは自社</w:t>
      </w:r>
      <w:r w:rsidRPr="00B5382C">
        <w:rPr>
          <w:rFonts w:ascii="ＭＳ 明朝" w:hAnsi="ＭＳ 明朝" w:hint="eastAsia"/>
          <w:sz w:val="20"/>
          <w:szCs w:val="20"/>
        </w:rPr>
        <w:t>の役員等が、次のいずれにも該当する者ではありません。</w:t>
      </w:r>
    </w:p>
    <w:p w14:paraId="5711DA60" w14:textId="77777777" w:rsidR="00270CD4" w:rsidRPr="00B5382C" w:rsidRDefault="00462260" w:rsidP="00F96068">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（1）</w:t>
      </w:r>
      <w:r w:rsidR="00F96068" w:rsidRPr="00B5382C">
        <w:rPr>
          <w:rFonts w:ascii="ＭＳ 明朝" w:hAnsi="ＭＳ 明朝" w:hint="eastAsia"/>
          <w:sz w:val="20"/>
          <w:szCs w:val="20"/>
        </w:rPr>
        <w:t xml:space="preserve"> 暴力団（暴力団員による不当な行為の防止等に関する法律（平成３年法律第77号</w:t>
      </w:r>
      <w:r w:rsidR="00270CD4" w:rsidRPr="00B5382C">
        <w:rPr>
          <w:rFonts w:ascii="ＭＳ 明朝" w:hAnsi="ＭＳ 明朝" w:hint="eastAsia"/>
          <w:sz w:val="20"/>
          <w:szCs w:val="20"/>
        </w:rPr>
        <w:t>。以下</w:t>
      </w:r>
    </w:p>
    <w:p w14:paraId="62F382CB" w14:textId="77777777" w:rsidR="00F96068"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「法</w:t>
      </w:r>
      <w:r w:rsidRPr="00B5382C">
        <w:rPr>
          <w:rFonts w:ascii="ＭＳ 明朝" w:hAnsi="ＭＳ 明朝"/>
          <w:sz w:val="20"/>
          <w:szCs w:val="20"/>
        </w:rPr>
        <w:t>」</w:t>
      </w:r>
      <w:r w:rsidRPr="00B5382C">
        <w:rPr>
          <w:rFonts w:ascii="ＭＳ 明朝" w:hAnsi="ＭＳ 明朝" w:hint="eastAsia"/>
          <w:sz w:val="20"/>
          <w:szCs w:val="20"/>
        </w:rPr>
        <w:t xml:space="preserve">という。) </w:t>
      </w:r>
      <w:r w:rsidR="00F96068" w:rsidRPr="00B5382C">
        <w:rPr>
          <w:rFonts w:ascii="ＭＳ 明朝" w:hAnsi="ＭＳ 明朝" w:hint="eastAsia"/>
          <w:sz w:val="20"/>
          <w:szCs w:val="20"/>
        </w:rPr>
        <w:t>第２条第２号に規定する暴力団をいう。以下同じ。）</w:t>
      </w:r>
    </w:p>
    <w:p w14:paraId="32ED917E" w14:textId="77777777" w:rsidR="0096251B" w:rsidRPr="00B5382C" w:rsidRDefault="00F96068"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（2） 暴力団員（</w:t>
      </w:r>
      <w:r w:rsidR="00270CD4" w:rsidRPr="00B5382C">
        <w:rPr>
          <w:rFonts w:ascii="ＭＳ 明朝" w:hAnsi="ＭＳ 明朝" w:hint="eastAsia"/>
          <w:sz w:val="20"/>
          <w:szCs w:val="20"/>
        </w:rPr>
        <w:t>法</w:t>
      </w:r>
      <w:r w:rsidRPr="00B5382C">
        <w:rPr>
          <w:rFonts w:ascii="ＭＳ 明朝" w:hAnsi="ＭＳ 明朝" w:hint="eastAsia"/>
          <w:sz w:val="20"/>
          <w:szCs w:val="20"/>
        </w:rPr>
        <w:t>第２条第</w:t>
      </w:r>
      <w:r w:rsidR="0096251B" w:rsidRPr="00B5382C">
        <w:rPr>
          <w:rFonts w:ascii="ＭＳ 明朝" w:hAnsi="ＭＳ 明朝" w:hint="eastAsia"/>
          <w:sz w:val="20"/>
          <w:szCs w:val="20"/>
        </w:rPr>
        <w:t>６</w:t>
      </w:r>
      <w:r w:rsidRPr="00B5382C">
        <w:rPr>
          <w:rFonts w:ascii="ＭＳ 明朝" w:hAnsi="ＭＳ 明朝" w:hint="eastAsia"/>
          <w:sz w:val="20"/>
          <w:szCs w:val="20"/>
        </w:rPr>
        <w:t>号に規定する暴力団</w:t>
      </w:r>
      <w:r w:rsidR="0096251B" w:rsidRPr="00B5382C">
        <w:rPr>
          <w:rFonts w:ascii="ＭＳ 明朝" w:hAnsi="ＭＳ 明朝" w:hint="eastAsia"/>
          <w:sz w:val="20"/>
          <w:szCs w:val="20"/>
        </w:rPr>
        <w:t>員</w:t>
      </w:r>
      <w:r w:rsidRPr="00B5382C">
        <w:rPr>
          <w:rFonts w:ascii="ＭＳ 明朝" w:hAnsi="ＭＳ 明朝" w:hint="eastAsia"/>
          <w:sz w:val="20"/>
          <w:szCs w:val="20"/>
        </w:rPr>
        <w:t>をいう。以下同じ。）</w:t>
      </w:r>
    </w:p>
    <w:p w14:paraId="5EF37041" w14:textId="77777777" w:rsidR="00270CD4" w:rsidRPr="00B5382C" w:rsidRDefault="0096251B"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（3） 自己、自社</w:t>
      </w:r>
      <w:r w:rsidR="00FD043A" w:rsidRPr="00B5382C">
        <w:rPr>
          <w:rFonts w:ascii="ＭＳ 明朝" w:hAnsi="ＭＳ 明朝" w:hint="eastAsia"/>
          <w:sz w:val="20"/>
          <w:szCs w:val="20"/>
        </w:rPr>
        <w:t>もしくは第三者の不正の利益を図る目的または第三者に損害を</w:t>
      </w:r>
      <w:r w:rsidR="00B32C87" w:rsidRPr="00B5382C">
        <w:rPr>
          <w:rFonts w:ascii="ＭＳ 明朝" w:hAnsi="ＭＳ 明朝" w:hint="eastAsia"/>
          <w:sz w:val="20"/>
          <w:szCs w:val="20"/>
        </w:rPr>
        <w:t>与える</w:t>
      </w:r>
      <w:r w:rsidR="00FD043A" w:rsidRPr="00B5382C">
        <w:rPr>
          <w:rFonts w:ascii="ＭＳ 明朝" w:hAnsi="ＭＳ 明朝" w:hint="eastAsia"/>
          <w:sz w:val="20"/>
          <w:szCs w:val="20"/>
        </w:rPr>
        <w:t>目的をも</w:t>
      </w:r>
    </w:p>
    <w:p w14:paraId="3C265384" w14:textId="77777777" w:rsidR="00FD043A" w:rsidRPr="00B5382C" w:rsidRDefault="00FD043A"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って、暴力団または暴力団員を利用している者</w:t>
      </w:r>
    </w:p>
    <w:p w14:paraId="255EC9FE" w14:textId="77777777" w:rsidR="00270CD4" w:rsidRPr="00B5382C" w:rsidRDefault="00FD043A"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（4） </w:t>
      </w:r>
      <w:r w:rsidR="0036151C" w:rsidRPr="00B5382C">
        <w:rPr>
          <w:rFonts w:ascii="ＭＳ 明朝" w:hAnsi="ＭＳ 明朝" w:hint="eastAsia"/>
          <w:sz w:val="20"/>
          <w:szCs w:val="20"/>
        </w:rPr>
        <w:t>暴力団または暴力団員に対して資金等を</w:t>
      </w:r>
      <w:r w:rsidR="00954C57" w:rsidRPr="00B5382C">
        <w:rPr>
          <w:rFonts w:ascii="ＭＳ 明朝" w:hAnsi="ＭＳ 明朝" w:hint="eastAsia"/>
          <w:sz w:val="20"/>
          <w:szCs w:val="20"/>
        </w:rPr>
        <w:t>供給</w:t>
      </w:r>
      <w:r w:rsidR="0036151C" w:rsidRPr="00B5382C">
        <w:rPr>
          <w:rFonts w:ascii="ＭＳ 明朝" w:hAnsi="ＭＳ 明朝" w:hint="eastAsia"/>
          <w:sz w:val="20"/>
          <w:szCs w:val="20"/>
        </w:rPr>
        <w:t>し、または便宜を供与するなど、直接的もし</w:t>
      </w:r>
    </w:p>
    <w:p w14:paraId="4077E359" w14:textId="77777777" w:rsidR="0036151C"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くは</w:t>
      </w:r>
      <w:r w:rsidR="0036151C" w:rsidRPr="00B5382C">
        <w:rPr>
          <w:rFonts w:ascii="ＭＳ 明朝" w:hAnsi="ＭＳ 明朝" w:hint="eastAsia"/>
          <w:sz w:val="20"/>
          <w:szCs w:val="20"/>
        </w:rPr>
        <w:t>積極的に暴力団の維持</w:t>
      </w:r>
      <w:r w:rsidR="00B32C87" w:rsidRPr="00B5382C">
        <w:rPr>
          <w:rFonts w:ascii="ＭＳ 明朝" w:hAnsi="ＭＳ 明朝" w:hint="eastAsia"/>
          <w:sz w:val="20"/>
          <w:szCs w:val="20"/>
        </w:rPr>
        <w:t>、</w:t>
      </w:r>
      <w:r w:rsidR="0036151C" w:rsidRPr="00B5382C">
        <w:rPr>
          <w:rFonts w:ascii="ＭＳ 明朝" w:hAnsi="ＭＳ 明朝" w:hint="eastAsia"/>
          <w:sz w:val="20"/>
          <w:szCs w:val="20"/>
        </w:rPr>
        <w:t>運営に協力し、または関与している者</w:t>
      </w:r>
    </w:p>
    <w:p w14:paraId="5259B183" w14:textId="77777777" w:rsidR="0036151C"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（5） 暴力団または暴力団員と社会的に非難されるべき関係を有している者</w:t>
      </w:r>
    </w:p>
    <w:p w14:paraId="55FBC2CF" w14:textId="77777777" w:rsidR="00270CD4"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（6） 上記（1）から（5）までのいずれかに該当する</w:t>
      </w:r>
      <w:r w:rsidR="00B32C87" w:rsidRPr="00B5382C">
        <w:rPr>
          <w:rFonts w:ascii="ＭＳ 明朝" w:hAnsi="ＭＳ 明朝" w:hint="eastAsia"/>
          <w:sz w:val="20"/>
          <w:szCs w:val="20"/>
        </w:rPr>
        <w:t>者である</w:t>
      </w:r>
      <w:r w:rsidRPr="00B5382C">
        <w:rPr>
          <w:rFonts w:ascii="ＭＳ 明朝" w:hAnsi="ＭＳ 明朝" w:hint="eastAsia"/>
          <w:sz w:val="20"/>
          <w:szCs w:val="20"/>
        </w:rPr>
        <w:t>ことを知りながら、</w:t>
      </w:r>
      <w:r w:rsidR="00752354" w:rsidRPr="00B5382C">
        <w:rPr>
          <w:rFonts w:ascii="ＭＳ 明朝" w:hAnsi="ＭＳ 明朝" w:hint="eastAsia"/>
          <w:sz w:val="20"/>
          <w:szCs w:val="20"/>
        </w:rPr>
        <w:t>これを不当に</w:t>
      </w:r>
    </w:p>
    <w:p w14:paraId="366D5F55" w14:textId="77777777" w:rsidR="0036151C" w:rsidRPr="00B5382C" w:rsidRDefault="0075235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利用するなど</w:t>
      </w:r>
      <w:r w:rsidR="0036151C" w:rsidRPr="00B5382C">
        <w:rPr>
          <w:rFonts w:ascii="ＭＳ 明朝" w:hAnsi="ＭＳ 明朝" w:hint="eastAsia"/>
          <w:sz w:val="20"/>
          <w:szCs w:val="20"/>
        </w:rPr>
        <w:t>している者</w:t>
      </w:r>
    </w:p>
    <w:p w14:paraId="1CEF1B72" w14:textId="77777777" w:rsidR="00F96068"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　</w:t>
      </w:r>
      <w:r w:rsidR="00FD043A" w:rsidRPr="00B5382C">
        <w:rPr>
          <w:rFonts w:ascii="ＭＳ 明朝" w:hAnsi="ＭＳ 明朝" w:hint="eastAsia"/>
          <w:sz w:val="20"/>
          <w:szCs w:val="20"/>
        </w:rPr>
        <w:t xml:space="preserve">　</w:t>
      </w:r>
      <w:r w:rsidR="0096251B" w:rsidRPr="00B5382C">
        <w:rPr>
          <w:rFonts w:ascii="ＭＳ 明朝" w:hAnsi="ＭＳ 明朝" w:hint="eastAsia"/>
          <w:sz w:val="20"/>
          <w:szCs w:val="20"/>
        </w:rPr>
        <w:t xml:space="preserve">　　</w:t>
      </w:r>
    </w:p>
    <w:p w14:paraId="1BFC968B" w14:textId="77777777" w:rsidR="0036151C" w:rsidRPr="00B5382C" w:rsidRDefault="00F022B1" w:rsidP="00F04743">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２</w:t>
      </w:r>
      <w:r w:rsidR="0036151C" w:rsidRPr="00B5382C">
        <w:rPr>
          <w:rFonts w:ascii="ＭＳ 明朝" w:hAnsi="ＭＳ 明朝" w:hint="eastAsia"/>
          <w:sz w:val="20"/>
          <w:szCs w:val="20"/>
        </w:rPr>
        <w:t xml:space="preserve"> </w:t>
      </w:r>
      <w:r w:rsidRPr="00B5382C">
        <w:rPr>
          <w:rFonts w:ascii="ＭＳ 明朝" w:hAnsi="ＭＳ 明朝" w:hint="eastAsia"/>
          <w:sz w:val="20"/>
          <w:szCs w:val="20"/>
        </w:rPr>
        <w:t>１の（2）から（6）</w:t>
      </w:r>
      <w:r w:rsidR="00F04743" w:rsidRPr="00432F7F">
        <w:rPr>
          <w:rFonts w:ascii="ＭＳ 明朝" w:hAnsi="ＭＳ 明朝" w:hint="eastAsia"/>
          <w:sz w:val="20"/>
          <w:szCs w:val="20"/>
        </w:rPr>
        <w:t>まで</w:t>
      </w:r>
      <w:r w:rsidRPr="00432F7F">
        <w:rPr>
          <w:rFonts w:ascii="ＭＳ 明朝" w:hAnsi="ＭＳ 明朝" w:hint="eastAsia"/>
          <w:sz w:val="20"/>
          <w:szCs w:val="20"/>
        </w:rPr>
        <w:t>に</w:t>
      </w:r>
      <w:r w:rsidRPr="00B5382C">
        <w:rPr>
          <w:rFonts w:ascii="ＭＳ 明朝" w:hAnsi="ＭＳ 明朝" w:hint="eastAsia"/>
          <w:sz w:val="20"/>
          <w:szCs w:val="20"/>
        </w:rPr>
        <w:t>掲げる者が、その経営に実質的に関与している法人その他の団体または個人</w:t>
      </w:r>
      <w:r w:rsidR="0036151C" w:rsidRPr="00B5382C">
        <w:rPr>
          <w:rFonts w:ascii="ＭＳ 明朝" w:hAnsi="ＭＳ 明朝" w:hint="eastAsia"/>
          <w:sz w:val="20"/>
          <w:szCs w:val="20"/>
        </w:rPr>
        <w:t>ではありません。</w:t>
      </w:r>
    </w:p>
    <w:p w14:paraId="442819D4" w14:textId="77777777" w:rsidR="00F96068" w:rsidRPr="00B5382C" w:rsidRDefault="00F96068" w:rsidP="0036151C">
      <w:pPr>
        <w:spacing w:line="240" w:lineRule="atLeast"/>
        <w:ind w:leftChars="133" w:left="679" w:hangingChars="200" w:hanging="400"/>
        <w:rPr>
          <w:rFonts w:ascii="ＭＳ 明朝" w:hAnsi="ＭＳ 明朝"/>
          <w:sz w:val="20"/>
          <w:szCs w:val="20"/>
        </w:rPr>
      </w:pPr>
    </w:p>
    <w:p w14:paraId="5173B0DB" w14:textId="77777777" w:rsidR="007375E0" w:rsidRPr="00B5382C" w:rsidRDefault="007375E0" w:rsidP="0036151C">
      <w:pPr>
        <w:spacing w:line="240" w:lineRule="atLeast"/>
        <w:ind w:leftChars="133" w:left="679" w:hangingChars="200" w:hanging="400"/>
        <w:rPr>
          <w:rFonts w:ascii="ＭＳ 明朝" w:hAnsi="ＭＳ 明朝"/>
          <w:sz w:val="20"/>
          <w:szCs w:val="20"/>
        </w:rPr>
      </w:pPr>
    </w:p>
    <w:p w14:paraId="5E54AF67" w14:textId="77777777" w:rsidR="00F022B1" w:rsidRPr="00B5382C" w:rsidRDefault="00270CD4" w:rsidP="006D4C35">
      <w:pPr>
        <w:spacing w:line="240" w:lineRule="atLeast"/>
        <w:ind w:left="2" w:firstLineChars="400" w:firstLine="800"/>
        <w:rPr>
          <w:rFonts w:ascii="ＭＳ 明朝" w:hAnsi="ＭＳ 明朝"/>
          <w:sz w:val="20"/>
          <w:szCs w:val="20"/>
        </w:rPr>
      </w:pPr>
      <w:r w:rsidRPr="00B5382C">
        <w:rPr>
          <w:rFonts w:ascii="ＭＳ 明朝" w:hAnsi="ＭＳ 明朝" w:hint="eastAsia"/>
          <w:sz w:val="20"/>
          <w:szCs w:val="20"/>
        </w:rPr>
        <w:t xml:space="preserve"> </w:t>
      </w:r>
      <w:r w:rsidR="00F022B1" w:rsidRPr="00B5382C">
        <w:rPr>
          <w:rFonts w:ascii="ＭＳ 明朝" w:hAnsi="ＭＳ 明朝" w:hint="eastAsia"/>
          <w:sz w:val="20"/>
          <w:szCs w:val="20"/>
        </w:rPr>
        <w:t xml:space="preserve">　　年　　月　　日</w:t>
      </w:r>
    </w:p>
    <w:p w14:paraId="71D9E732"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4F874EC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14E59ABC" w14:textId="77777777" w:rsidR="007375E0" w:rsidRPr="00B5382C" w:rsidRDefault="00F04743" w:rsidP="00A3055B">
      <w:pPr>
        <w:pStyle w:val="a3"/>
        <w:ind w:firstLineChars="200" w:firstLine="400"/>
        <w:rPr>
          <w:spacing w:val="0"/>
        </w:rPr>
      </w:pPr>
      <w:r>
        <w:rPr>
          <w:rFonts w:hint="eastAsia"/>
          <w:spacing w:val="0"/>
        </w:rPr>
        <w:t>（</w:t>
      </w:r>
      <w:r w:rsidRPr="00432F7F">
        <w:rPr>
          <w:rFonts w:hint="eastAsia"/>
          <w:spacing w:val="0"/>
        </w:rPr>
        <w:t>宛</w:t>
      </w:r>
      <w:r w:rsidR="007375E0" w:rsidRPr="00B5382C">
        <w:rPr>
          <w:rFonts w:hint="eastAsia"/>
          <w:spacing w:val="0"/>
        </w:rPr>
        <w:t>先）</w:t>
      </w:r>
    </w:p>
    <w:p w14:paraId="476DD67E" w14:textId="77777777" w:rsidR="007375E0" w:rsidRPr="00B5382C" w:rsidRDefault="003253FC" w:rsidP="003B3570">
      <w:pPr>
        <w:pStyle w:val="a3"/>
        <w:ind w:firstLineChars="300" w:firstLine="600"/>
        <w:rPr>
          <w:rFonts w:ascii="ＭＳ 明朝" w:hAnsi="ＭＳ 明朝"/>
          <w:spacing w:val="0"/>
        </w:rPr>
      </w:pPr>
      <w:r w:rsidRPr="00B5382C">
        <w:rPr>
          <w:rFonts w:ascii="ＭＳ 明朝" w:hAnsi="ＭＳ 明朝" w:hint="eastAsia"/>
          <w:spacing w:val="0"/>
        </w:rPr>
        <w:t>契約担当者</w:t>
      </w:r>
    </w:p>
    <w:p w14:paraId="5BCA827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2FB7E73"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52EC13F" w14:textId="77777777" w:rsidR="00B07E09" w:rsidRPr="00B5382C" w:rsidRDefault="00B07E09" w:rsidP="007375E0">
      <w:pPr>
        <w:spacing w:line="240" w:lineRule="atLeast"/>
        <w:ind w:leftChars="333" w:left="699" w:firstLineChars="1300" w:firstLine="2600"/>
        <w:rPr>
          <w:rFonts w:ascii="ＭＳ 明朝" w:hAnsi="ＭＳ 明朝"/>
          <w:sz w:val="20"/>
          <w:szCs w:val="20"/>
        </w:rPr>
      </w:pPr>
      <w:r w:rsidRPr="00B5382C">
        <w:rPr>
          <w:rFonts w:ascii="ＭＳ 明朝" w:hAnsi="ＭＳ 明朝" w:hint="eastAsia"/>
          <w:sz w:val="20"/>
          <w:szCs w:val="20"/>
        </w:rPr>
        <w:t>〔法人、団体にあっては事務所所在地〕</w:t>
      </w:r>
    </w:p>
    <w:p w14:paraId="6DB83B98" w14:textId="77777777" w:rsidR="00270CD4" w:rsidRPr="00E12F25" w:rsidRDefault="00270CD4" w:rsidP="00B07E09">
      <w:pPr>
        <w:spacing w:line="240" w:lineRule="atLeast"/>
        <w:ind w:leftChars="323" w:left="678" w:firstLineChars="400" w:firstLine="800"/>
        <w:rPr>
          <w:rFonts w:ascii="ＭＳ 明朝" w:hAnsi="ＭＳ 明朝"/>
          <w:sz w:val="20"/>
          <w:szCs w:val="20"/>
        </w:rPr>
      </w:pPr>
    </w:p>
    <w:p w14:paraId="4FD31F68"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住　　　</w:t>
      </w:r>
      <w:r w:rsidR="00D93739"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所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w:t>
      </w:r>
    </w:p>
    <w:p w14:paraId="7168CABF"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5C36E5CA"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411A5F82" w14:textId="77777777" w:rsidR="00B07E09" w:rsidRPr="00B5382C" w:rsidRDefault="00B07E09" w:rsidP="007375E0">
      <w:pPr>
        <w:spacing w:line="240" w:lineRule="atLeast"/>
        <w:ind w:leftChars="323" w:left="678" w:firstLineChars="1300" w:firstLine="2600"/>
        <w:rPr>
          <w:rFonts w:ascii="ＭＳ 明朝" w:hAnsi="ＭＳ 明朝"/>
          <w:sz w:val="20"/>
          <w:szCs w:val="20"/>
        </w:rPr>
      </w:pPr>
      <w:r w:rsidRPr="00B5382C">
        <w:rPr>
          <w:rFonts w:ascii="ＭＳ 明朝" w:hAnsi="ＭＳ 明朝" w:hint="eastAsia"/>
          <w:sz w:val="20"/>
          <w:szCs w:val="20"/>
        </w:rPr>
        <w:t>〔法人、団体にあっては法人・団体名、代表者名〕</w:t>
      </w:r>
    </w:p>
    <w:p w14:paraId="2BCED1FF" w14:textId="77777777" w:rsidR="00B07E09" w:rsidRPr="00B5382C" w:rsidRDefault="00D93739" w:rsidP="00B07E09">
      <w:pPr>
        <w:spacing w:line="240" w:lineRule="atLeast"/>
        <w:ind w:leftChars="323" w:left="678" w:firstLineChars="500" w:firstLine="1000"/>
        <w:rPr>
          <w:rFonts w:ascii="ＭＳ 明朝" w:hAnsi="ＭＳ 明朝"/>
          <w:sz w:val="20"/>
          <w:szCs w:val="20"/>
        </w:rPr>
      </w:pPr>
      <w:r w:rsidRPr="00B5382C">
        <w:rPr>
          <w:rFonts w:ascii="ＭＳ 明朝" w:hAnsi="ＭＳ 明朝" w:hint="eastAsia"/>
          <w:sz w:val="20"/>
          <w:szCs w:val="20"/>
        </w:rPr>
        <w:t>(ふりがな)</w:t>
      </w:r>
    </w:p>
    <w:p w14:paraId="385B00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氏　　　　 名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印</w:t>
      </w:r>
    </w:p>
    <w:p w14:paraId="16283E15" w14:textId="77777777" w:rsidR="007375E0" w:rsidRPr="00B5382C" w:rsidRDefault="007375E0" w:rsidP="00B32C87">
      <w:pPr>
        <w:spacing w:line="240" w:lineRule="atLeast"/>
        <w:ind w:leftChars="323" w:left="678" w:firstLineChars="1100" w:firstLine="2200"/>
        <w:rPr>
          <w:rFonts w:ascii="ＭＳ 明朝" w:hAnsi="ＭＳ 明朝"/>
          <w:sz w:val="20"/>
          <w:szCs w:val="20"/>
        </w:rPr>
      </w:pPr>
    </w:p>
    <w:p w14:paraId="20E25B83" w14:textId="77777777" w:rsidR="007375E0" w:rsidRPr="00E12F25" w:rsidRDefault="007375E0" w:rsidP="00B32C87">
      <w:pPr>
        <w:spacing w:line="240" w:lineRule="atLeast"/>
        <w:ind w:leftChars="323" w:left="678" w:firstLineChars="1100" w:firstLine="2200"/>
        <w:rPr>
          <w:rFonts w:ascii="ＭＳ 明朝" w:hAnsi="ＭＳ 明朝"/>
          <w:sz w:val="20"/>
          <w:szCs w:val="20"/>
        </w:rPr>
      </w:pPr>
    </w:p>
    <w:p w14:paraId="26DD66B1" w14:textId="77777777" w:rsidR="00B07E09" w:rsidRPr="00B5382C" w:rsidRDefault="00B32C87" w:rsidP="007375E0">
      <w:pPr>
        <w:spacing w:line="240" w:lineRule="atLeast"/>
        <w:ind w:leftChars="323" w:left="678" w:firstLineChars="1300" w:firstLine="2600"/>
        <w:rPr>
          <w:rFonts w:ascii="ＭＳ 明朝" w:hAnsi="ＭＳ 明朝"/>
          <w:sz w:val="20"/>
          <w:szCs w:val="20"/>
          <w:u w:val="single"/>
        </w:rPr>
      </w:pPr>
      <w:r w:rsidRPr="00B5382C">
        <w:rPr>
          <w:rFonts w:ascii="ＭＳ 明朝" w:hAnsi="ＭＳ 明朝" w:hint="eastAsia"/>
          <w:sz w:val="20"/>
          <w:szCs w:val="20"/>
        </w:rPr>
        <w:t>〔代表者の生年月日</w:t>
      </w:r>
      <w:r w:rsidR="00270CD4" w:rsidRPr="00B5382C">
        <w:rPr>
          <w:rFonts w:ascii="ＭＳ 明朝" w:hAnsi="ＭＳ 明朝" w:hint="eastAsia"/>
          <w:sz w:val="20"/>
          <w:szCs w:val="20"/>
        </w:rPr>
        <w:t>・</w:t>
      </w:r>
      <w:r w:rsidRPr="00B5382C">
        <w:rPr>
          <w:rFonts w:ascii="ＭＳ 明朝" w:hAnsi="ＭＳ 明朝" w:hint="eastAsia"/>
          <w:sz w:val="20"/>
          <w:szCs w:val="20"/>
        </w:rPr>
        <w:t>性別〕</w:t>
      </w:r>
    </w:p>
    <w:p w14:paraId="16B94D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p>
    <w:p w14:paraId="5DD82565"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生</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年</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月</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日  </w:t>
      </w:r>
      <w:r w:rsidR="006D4C35">
        <w:rPr>
          <w:rFonts w:ascii="ＭＳ 明朝" w:hAnsi="ＭＳ 明朝" w:hint="eastAsia"/>
          <w:sz w:val="20"/>
          <w:szCs w:val="20"/>
          <w:u w:val="single"/>
        </w:rPr>
        <w:t xml:space="preserve">　　（</w:t>
      </w:r>
      <w:r w:rsidRPr="00B5382C">
        <w:rPr>
          <w:rFonts w:ascii="ＭＳ 明朝" w:hAnsi="ＭＳ 明朝" w:hint="eastAsia"/>
          <w:sz w:val="20"/>
          <w:szCs w:val="20"/>
          <w:u w:val="single"/>
        </w:rPr>
        <w:t>大正・昭和・平成）　　年　　月　　日</w:t>
      </w:r>
      <w:r w:rsidR="00B32C87" w:rsidRPr="00B5382C">
        <w:rPr>
          <w:rFonts w:ascii="ＭＳ 明朝" w:hAnsi="ＭＳ 明朝" w:hint="eastAsia"/>
          <w:sz w:val="20"/>
          <w:szCs w:val="20"/>
          <w:u w:val="single"/>
        </w:rPr>
        <w:t xml:space="preserve">　</w:t>
      </w:r>
      <w:r w:rsidR="00D93739"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性別</w:t>
      </w:r>
      <w:r w:rsidR="00734E30"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(男・女)</w:t>
      </w:r>
    </w:p>
    <w:sectPr w:rsidR="00B07E09" w:rsidRPr="00B5382C" w:rsidSect="009B0B08">
      <w:pgSz w:w="11906" w:h="16838"/>
      <w:pgMar w:top="1701" w:right="1417" w:bottom="184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5FA" w14:textId="77777777" w:rsidR="004F6AA1" w:rsidRDefault="004F6AA1" w:rsidP="00FE0826">
      <w:r>
        <w:separator/>
      </w:r>
    </w:p>
  </w:endnote>
  <w:endnote w:type="continuationSeparator" w:id="0">
    <w:p w14:paraId="28768DD2" w14:textId="77777777" w:rsidR="004F6AA1" w:rsidRDefault="004F6AA1" w:rsidP="00FE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6F07" w14:textId="77777777" w:rsidR="004F6AA1" w:rsidRDefault="004F6AA1" w:rsidP="00FE0826">
      <w:r>
        <w:separator/>
      </w:r>
    </w:p>
  </w:footnote>
  <w:footnote w:type="continuationSeparator" w:id="0">
    <w:p w14:paraId="28573A78" w14:textId="77777777" w:rsidR="004F6AA1" w:rsidRDefault="004F6AA1" w:rsidP="00FE0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179F6DB1"/>
    <w:multiLevelType w:val="hybridMultilevel"/>
    <w:tmpl w:val="7DFA5A54"/>
    <w:lvl w:ilvl="0" w:tplc="BFC0DEC2">
      <w:start w:val="10"/>
      <w:numFmt w:val="decimal"/>
      <w:lvlText w:val="第%1条"/>
      <w:lvlJc w:val="left"/>
      <w:pPr>
        <w:tabs>
          <w:tab w:val="num" w:pos="810"/>
        </w:tabs>
        <w:ind w:left="810" w:hanging="810"/>
      </w:pPr>
      <w:rPr>
        <w:rFonts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6520C6"/>
    <w:multiLevelType w:val="hybridMultilevel"/>
    <w:tmpl w:val="B39C00CA"/>
    <w:lvl w:ilvl="0" w:tplc="E5580136">
      <w:start w:val="2"/>
      <w:numFmt w:val="decimal"/>
      <w:lvlText w:val="(%1)"/>
      <w:lvlJc w:val="left"/>
      <w:pPr>
        <w:tabs>
          <w:tab w:val="num" w:pos="1024"/>
        </w:tabs>
        <w:ind w:left="1024" w:hanging="510"/>
      </w:pPr>
      <w:rPr>
        <w:rFonts w:hint="default"/>
      </w:rPr>
    </w:lvl>
    <w:lvl w:ilvl="1" w:tplc="04090017" w:tentative="1">
      <w:start w:val="1"/>
      <w:numFmt w:val="aiueoFullWidth"/>
      <w:lvlText w:val="(%2)"/>
      <w:lvlJc w:val="left"/>
      <w:pPr>
        <w:tabs>
          <w:tab w:val="num" w:pos="1354"/>
        </w:tabs>
        <w:ind w:left="1354" w:hanging="420"/>
      </w:pPr>
    </w:lvl>
    <w:lvl w:ilvl="2" w:tplc="04090011" w:tentative="1">
      <w:start w:val="1"/>
      <w:numFmt w:val="decimalEnclosedCircle"/>
      <w:lvlText w:val="%3"/>
      <w:lvlJc w:val="left"/>
      <w:pPr>
        <w:tabs>
          <w:tab w:val="num" w:pos="1774"/>
        </w:tabs>
        <w:ind w:left="1774" w:hanging="420"/>
      </w:pPr>
    </w:lvl>
    <w:lvl w:ilvl="3" w:tplc="0409000F" w:tentative="1">
      <w:start w:val="1"/>
      <w:numFmt w:val="decimal"/>
      <w:lvlText w:val="%4."/>
      <w:lvlJc w:val="left"/>
      <w:pPr>
        <w:tabs>
          <w:tab w:val="num" w:pos="2194"/>
        </w:tabs>
        <w:ind w:left="2194" w:hanging="420"/>
      </w:pPr>
    </w:lvl>
    <w:lvl w:ilvl="4" w:tplc="04090017" w:tentative="1">
      <w:start w:val="1"/>
      <w:numFmt w:val="aiueoFullWidth"/>
      <w:lvlText w:val="(%5)"/>
      <w:lvlJc w:val="left"/>
      <w:pPr>
        <w:tabs>
          <w:tab w:val="num" w:pos="2614"/>
        </w:tabs>
        <w:ind w:left="2614" w:hanging="420"/>
      </w:pPr>
    </w:lvl>
    <w:lvl w:ilvl="5" w:tplc="04090011" w:tentative="1">
      <w:start w:val="1"/>
      <w:numFmt w:val="decimalEnclosedCircle"/>
      <w:lvlText w:val="%6"/>
      <w:lvlJc w:val="left"/>
      <w:pPr>
        <w:tabs>
          <w:tab w:val="num" w:pos="3034"/>
        </w:tabs>
        <w:ind w:left="3034" w:hanging="420"/>
      </w:pPr>
    </w:lvl>
    <w:lvl w:ilvl="6" w:tplc="0409000F" w:tentative="1">
      <w:start w:val="1"/>
      <w:numFmt w:val="decimal"/>
      <w:lvlText w:val="%7."/>
      <w:lvlJc w:val="left"/>
      <w:pPr>
        <w:tabs>
          <w:tab w:val="num" w:pos="3454"/>
        </w:tabs>
        <w:ind w:left="3454" w:hanging="420"/>
      </w:pPr>
    </w:lvl>
    <w:lvl w:ilvl="7" w:tplc="04090017" w:tentative="1">
      <w:start w:val="1"/>
      <w:numFmt w:val="aiueoFullWidth"/>
      <w:lvlText w:val="(%8)"/>
      <w:lvlJc w:val="left"/>
      <w:pPr>
        <w:tabs>
          <w:tab w:val="num" w:pos="3874"/>
        </w:tabs>
        <w:ind w:left="3874" w:hanging="420"/>
      </w:pPr>
    </w:lvl>
    <w:lvl w:ilvl="8" w:tplc="04090011" w:tentative="1">
      <w:start w:val="1"/>
      <w:numFmt w:val="decimalEnclosedCircle"/>
      <w:lvlText w:val="%9"/>
      <w:lvlJc w:val="left"/>
      <w:pPr>
        <w:tabs>
          <w:tab w:val="num" w:pos="4294"/>
        </w:tabs>
        <w:ind w:left="429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376"/>
    <w:rsid w:val="0000118B"/>
    <w:rsid w:val="000433DB"/>
    <w:rsid w:val="00057574"/>
    <w:rsid w:val="000D2ADC"/>
    <w:rsid w:val="000F444B"/>
    <w:rsid w:val="00115A55"/>
    <w:rsid w:val="00120463"/>
    <w:rsid w:val="00130CC5"/>
    <w:rsid w:val="00154D92"/>
    <w:rsid w:val="00162D09"/>
    <w:rsid w:val="00176A0F"/>
    <w:rsid w:val="001772BB"/>
    <w:rsid w:val="001A690B"/>
    <w:rsid w:val="001B0FCC"/>
    <w:rsid w:val="001C70D6"/>
    <w:rsid w:val="001D28BA"/>
    <w:rsid w:val="001D3DB8"/>
    <w:rsid w:val="001E542D"/>
    <w:rsid w:val="002201C7"/>
    <w:rsid w:val="00231D30"/>
    <w:rsid w:val="00252D1E"/>
    <w:rsid w:val="00254F07"/>
    <w:rsid w:val="00255241"/>
    <w:rsid w:val="00270CD4"/>
    <w:rsid w:val="002717FD"/>
    <w:rsid w:val="00282129"/>
    <w:rsid w:val="002B3A91"/>
    <w:rsid w:val="002B7206"/>
    <w:rsid w:val="002D4201"/>
    <w:rsid w:val="003253FC"/>
    <w:rsid w:val="0036151C"/>
    <w:rsid w:val="003650D6"/>
    <w:rsid w:val="00397D75"/>
    <w:rsid w:val="003A4717"/>
    <w:rsid w:val="003B3570"/>
    <w:rsid w:val="004115E7"/>
    <w:rsid w:val="00432F7F"/>
    <w:rsid w:val="00462260"/>
    <w:rsid w:val="00477484"/>
    <w:rsid w:val="00481E7E"/>
    <w:rsid w:val="004A0C82"/>
    <w:rsid w:val="004B3CAC"/>
    <w:rsid w:val="004E41C6"/>
    <w:rsid w:val="004F6AA1"/>
    <w:rsid w:val="00500732"/>
    <w:rsid w:val="0053579F"/>
    <w:rsid w:val="00540012"/>
    <w:rsid w:val="005400F9"/>
    <w:rsid w:val="0054471D"/>
    <w:rsid w:val="005534AB"/>
    <w:rsid w:val="005650F9"/>
    <w:rsid w:val="00575158"/>
    <w:rsid w:val="00591050"/>
    <w:rsid w:val="005A6376"/>
    <w:rsid w:val="005E34A8"/>
    <w:rsid w:val="006260FF"/>
    <w:rsid w:val="00651FDD"/>
    <w:rsid w:val="00653666"/>
    <w:rsid w:val="00654EB5"/>
    <w:rsid w:val="00662D9F"/>
    <w:rsid w:val="00664D42"/>
    <w:rsid w:val="006659A2"/>
    <w:rsid w:val="00666B64"/>
    <w:rsid w:val="006D4C35"/>
    <w:rsid w:val="00725EF7"/>
    <w:rsid w:val="00734E30"/>
    <w:rsid w:val="007375E0"/>
    <w:rsid w:val="007514BB"/>
    <w:rsid w:val="00752354"/>
    <w:rsid w:val="00756448"/>
    <w:rsid w:val="00784627"/>
    <w:rsid w:val="007862A9"/>
    <w:rsid w:val="00794929"/>
    <w:rsid w:val="007A0908"/>
    <w:rsid w:val="007A1F4A"/>
    <w:rsid w:val="007C0C67"/>
    <w:rsid w:val="007D4BC5"/>
    <w:rsid w:val="007E6550"/>
    <w:rsid w:val="008432E2"/>
    <w:rsid w:val="008433FB"/>
    <w:rsid w:val="008B5F88"/>
    <w:rsid w:val="008C326D"/>
    <w:rsid w:val="008E140E"/>
    <w:rsid w:val="008F50A4"/>
    <w:rsid w:val="00930C47"/>
    <w:rsid w:val="00952E11"/>
    <w:rsid w:val="00954C57"/>
    <w:rsid w:val="0096251B"/>
    <w:rsid w:val="00982EE0"/>
    <w:rsid w:val="009A4483"/>
    <w:rsid w:val="009A4806"/>
    <w:rsid w:val="009B0B08"/>
    <w:rsid w:val="009D0937"/>
    <w:rsid w:val="009E5F52"/>
    <w:rsid w:val="00A3055B"/>
    <w:rsid w:val="00A47D50"/>
    <w:rsid w:val="00A73506"/>
    <w:rsid w:val="00AA4F3F"/>
    <w:rsid w:val="00AB5F71"/>
    <w:rsid w:val="00AD3E75"/>
    <w:rsid w:val="00AF4ECE"/>
    <w:rsid w:val="00B07E09"/>
    <w:rsid w:val="00B32C87"/>
    <w:rsid w:val="00B345C5"/>
    <w:rsid w:val="00B46F23"/>
    <w:rsid w:val="00B5382C"/>
    <w:rsid w:val="00B55283"/>
    <w:rsid w:val="00B82A9C"/>
    <w:rsid w:val="00BA74AB"/>
    <w:rsid w:val="00BB3BD7"/>
    <w:rsid w:val="00BD0A71"/>
    <w:rsid w:val="00BD260C"/>
    <w:rsid w:val="00BD6009"/>
    <w:rsid w:val="00BF5BC4"/>
    <w:rsid w:val="00C16194"/>
    <w:rsid w:val="00CB2312"/>
    <w:rsid w:val="00CC1804"/>
    <w:rsid w:val="00CC3631"/>
    <w:rsid w:val="00CD3363"/>
    <w:rsid w:val="00CE5FCF"/>
    <w:rsid w:val="00CE76C3"/>
    <w:rsid w:val="00D162D7"/>
    <w:rsid w:val="00D275B8"/>
    <w:rsid w:val="00D3113A"/>
    <w:rsid w:val="00D32724"/>
    <w:rsid w:val="00D341DE"/>
    <w:rsid w:val="00D37732"/>
    <w:rsid w:val="00D442B0"/>
    <w:rsid w:val="00D455D5"/>
    <w:rsid w:val="00D730E5"/>
    <w:rsid w:val="00D75220"/>
    <w:rsid w:val="00D93739"/>
    <w:rsid w:val="00DB47C1"/>
    <w:rsid w:val="00E01D37"/>
    <w:rsid w:val="00E12F25"/>
    <w:rsid w:val="00E22497"/>
    <w:rsid w:val="00E240AF"/>
    <w:rsid w:val="00E4106B"/>
    <w:rsid w:val="00E47EA0"/>
    <w:rsid w:val="00E627FF"/>
    <w:rsid w:val="00E76035"/>
    <w:rsid w:val="00EA7AFF"/>
    <w:rsid w:val="00F022B1"/>
    <w:rsid w:val="00F04743"/>
    <w:rsid w:val="00F0743B"/>
    <w:rsid w:val="00F55CCD"/>
    <w:rsid w:val="00F639A2"/>
    <w:rsid w:val="00F64B10"/>
    <w:rsid w:val="00F72093"/>
    <w:rsid w:val="00F74896"/>
    <w:rsid w:val="00F77F25"/>
    <w:rsid w:val="00F96068"/>
    <w:rsid w:val="00FC1CFB"/>
    <w:rsid w:val="00FD043A"/>
    <w:rsid w:val="00FE0826"/>
    <w:rsid w:val="00FE6A71"/>
    <w:rsid w:val="00FF5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1F0A9"/>
  <w15:chartTrackingRefBased/>
  <w15:docId w15:val="{518EBA6C-5CF4-450E-853C-1E741AE8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A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40" w:lineRule="exact"/>
      <w:jc w:val="both"/>
    </w:pPr>
    <w:rPr>
      <w:rFonts w:cs="ＭＳ 明朝"/>
      <w:spacing w:val="-1"/>
    </w:rPr>
  </w:style>
  <w:style w:type="table" w:styleId="a4">
    <w:name w:val="Table Grid"/>
    <w:basedOn w:val="a1"/>
    <w:rsid w:val="00B82A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FE0826"/>
    <w:pPr>
      <w:tabs>
        <w:tab w:val="center" w:pos="4252"/>
        <w:tab w:val="right" w:pos="8504"/>
      </w:tabs>
      <w:snapToGrid w:val="0"/>
    </w:pPr>
  </w:style>
  <w:style w:type="character" w:customStyle="1" w:styleId="a6">
    <w:name w:val="ヘッダー (文字)"/>
    <w:link w:val="a5"/>
    <w:rsid w:val="00FE0826"/>
    <w:rPr>
      <w:kern w:val="2"/>
      <w:sz w:val="21"/>
      <w:szCs w:val="24"/>
    </w:rPr>
  </w:style>
  <w:style w:type="paragraph" w:styleId="a7">
    <w:name w:val="footer"/>
    <w:basedOn w:val="a"/>
    <w:link w:val="a8"/>
    <w:rsid w:val="00FE0826"/>
    <w:pPr>
      <w:tabs>
        <w:tab w:val="center" w:pos="4252"/>
        <w:tab w:val="right" w:pos="8504"/>
      </w:tabs>
      <w:snapToGrid w:val="0"/>
    </w:pPr>
  </w:style>
  <w:style w:type="character" w:customStyle="1" w:styleId="a8">
    <w:name w:val="フッター (文字)"/>
    <w:link w:val="a7"/>
    <w:rsid w:val="00FE0826"/>
    <w:rPr>
      <w:kern w:val="2"/>
      <w:sz w:val="21"/>
      <w:szCs w:val="24"/>
    </w:rPr>
  </w:style>
  <w:style w:type="paragraph" w:styleId="a9">
    <w:name w:val="Balloon Text"/>
    <w:basedOn w:val="a"/>
    <w:link w:val="aa"/>
    <w:rsid w:val="00930C47"/>
    <w:rPr>
      <w:rFonts w:ascii="Arial" w:eastAsia="ＭＳ ゴシック" w:hAnsi="Arial"/>
      <w:sz w:val="18"/>
      <w:szCs w:val="18"/>
    </w:rPr>
  </w:style>
  <w:style w:type="character" w:customStyle="1" w:styleId="aa">
    <w:name w:val="吹き出し (文字)"/>
    <w:link w:val="a9"/>
    <w:rsid w:val="00930C4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2489;&#12461;&#12517;&#12513;&#12531;&#12488;\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8</TotalTime>
  <Pages>5</Pages>
  <Words>4008</Words>
  <Characters>540</Characters>
  <Application>Microsoft Office Word</Application>
  <DocSecurity>0</DocSecurity>
  <Lines>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物品の売買に関する契約書の書式について</vt:lpstr>
      <vt:lpstr>物品の売買に関する契約書の書式について</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物品の売買に関する契約書の書式について</dc:title>
  <dc:subject/>
  <dc:creator>w</dc:creator>
  <cp:keywords/>
  <cp:lastModifiedBy>橘　晃照</cp:lastModifiedBy>
  <cp:revision>11</cp:revision>
  <cp:lastPrinted>2026-09-04T01:53:00Z</cp:lastPrinted>
  <dcterms:created xsi:type="dcterms:W3CDTF">2022-08-22T09:45:00Z</dcterms:created>
  <dcterms:modified xsi:type="dcterms:W3CDTF">2026-09-04T02:47:00Z</dcterms:modified>
</cp:coreProperties>
</file>